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76AC9E" w14:textId="3F6FF644" w:rsidR="00BE3375" w:rsidRPr="00A256A6" w:rsidRDefault="00BE3375" w:rsidP="00BE3375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4"/>
          <w:lang w:eastAsia="zh-TW"/>
        </w:rPr>
      </w:pPr>
      <w:bookmarkStart w:id="0" w:name="_Hlk109895631"/>
      <w:bookmarkStart w:id="1" w:name="_Ref399006623"/>
      <w:bookmarkStart w:id="2" w:name="_Toc92513360"/>
      <w:r w:rsidRPr="00CA662B">
        <w:rPr>
          <w:b/>
          <w:noProof/>
          <w:sz w:val="24"/>
        </w:rPr>
        <w:t>3</w:t>
      </w:r>
      <w:r>
        <w:rPr>
          <w:b/>
          <w:noProof/>
          <w:sz w:val="24"/>
        </w:rPr>
        <w:t>GPP TSG-RAN WG4 Meeting # 10</w:t>
      </w:r>
      <w:r w:rsidR="00A314FF">
        <w:rPr>
          <w:b/>
          <w:noProof/>
          <w:sz w:val="24"/>
        </w:rPr>
        <w:t>7</w:t>
      </w:r>
      <w:r>
        <w:rPr>
          <w:rFonts w:hint="eastAsia"/>
          <w:b/>
          <w:noProof/>
          <w:sz w:val="24"/>
          <w:lang w:eastAsia="zh-CN"/>
        </w:rPr>
        <w:tab/>
      </w:r>
      <w:r w:rsidRPr="00351D59">
        <w:rPr>
          <w:b/>
          <w:noProof/>
          <w:sz w:val="24"/>
        </w:rPr>
        <w:t>R4-</w:t>
      </w:r>
      <w:r w:rsidR="00307F5E" w:rsidRPr="00307F5E">
        <w:rPr>
          <w:b/>
          <w:noProof/>
          <w:sz w:val="24"/>
        </w:rPr>
        <w:t>2</w:t>
      </w:r>
      <w:r w:rsidR="008263E5">
        <w:rPr>
          <w:b/>
          <w:noProof/>
          <w:sz w:val="24"/>
        </w:rPr>
        <w:t>3</w:t>
      </w:r>
      <w:r w:rsidR="00D939D2">
        <w:rPr>
          <w:rFonts w:eastAsiaTheme="minorEastAsia"/>
          <w:b/>
          <w:noProof/>
          <w:sz w:val="24"/>
          <w:lang w:eastAsia="zh-TW"/>
        </w:rPr>
        <w:t>10287</w:t>
      </w:r>
    </w:p>
    <w:p w14:paraId="0CC90DE1" w14:textId="0A6240F9" w:rsidR="00BE3375" w:rsidRPr="00411C55" w:rsidRDefault="00A314FF" w:rsidP="00BE3375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Incheon, South Korea</w:t>
      </w:r>
      <w:r w:rsidR="00BE3375">
        <w:rPr>
          <w:rFonts w:eastAsia="SimSun"/>
          <w:sz w:val="24"/>
          <w:szCs w:val="24"/>
          <w:lang w:eastAsia="zh-CN"/>
        </w:rPr>
        <w:t xml:space="preserve">, </w:t>
      </w:r>
      <w:r>
        <w:rPr>
          <w:rFonts w:eastAsia="SimSun" w:cs="Arial"/>
          <w:sz w:val="24"/>
          <w:szCs w:val="24"/>
          <w:lang w:eastAsia="zh-CN"/>
        </w:rPr>
        <w:t>May</w:t>
      </w:r>
      <w:r w:rsidR="00BE3375" w:rsidRPr="004A029C"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SimSun" w:cs="Arial"/>
          <w:sz w:val="24"/>
          <w:szCs w:val="24"/>
          <w:lang w:eastAsia="zh-CN"/>
        </w:rPr>
        <w:t>22</w:t>
      </w:r>
      <w:r w:rsidRPr="00A314FF">
        <w:rPr>
          <w:rFonts w:eastAsia="SimSun" w:cs="Arial"/>
          <w:sz w:val="24"/>
          <w:szCs w:val="24"/>
          <w:vertAlign w:val="superscript"/>
          <w:lang w:eastAsia="zh-CN"/>
        </w:rPr>
        <w:t>nd</w:t>
      </w:r>
      <w:r w:rsidR="00BE3375" w:rsidRPr="004A029C">
        <w:rPr>
          <w:rFonts w:eastAsia="SimSun" w:cs="Arial"/>
          <w:sz w:val="24"/>
          <w:szCs w:val="24"/>
          <w:lang w:eastAsia="zh-CN"/>
        </w:rPr>
        <w:t xml:space="preserve"> – </w:t>
      </w:r>
      <w:r>
        <w:rPr>
          <w:rFonts w:eastAsia="SimSun" w:cs="Arial"/>
          <w:sz w:val="24"/>
          <w:szCs w:val="24"/>
          <w:lang w:eastAsia="zh-CN"/>
        </w:rPr>
        <w:t>26</w:t>
      </w:r>
      <w:r w:rsidRPr="00A314FF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="00BE3375" w:rsidRPr="004A029C">
        <w:rPr>
          <w:rFonts w:eastAsia="SimSun" w:cs="Arial"/>
          <w:sz w:val="24"/>
          <w:szCs w:val="24"/>
          <w:lang w:eastAsia="zh-CN"/>
        </w:rPr>
        <w:t>, 202</w:t>
      </w:r>
      <w:r w:rsidR="00350208">
        <w:rPr>
          <w:rFonts w:eastAsia="SimSun" w:cs="Arial"/>
          <w:sz w:val="24"/>
          <w:szCs w:val="24"/>
          <w:lang w:eastAsia="zh-CN"/>
        </w:rPr>
        <w:t>3</w:t>
      </w:r>
    </w:p>
    <w:bookmarkEnd w:id="0"/>
    <w:p w14:paraId="18263A78" w14:textId="77777777" w:rsidR="00BE3375" w:rsidRPr="00913BEF" w:rsidRDefault="00BE3375" w:rsidP="00BE3375">
      <w:pPr>
        <w:tabs>
          <w:tab w:val="left" w:pos="1985"/>
        </w:tabs>
        <w:jc w:val="both"/>
        <w:rPr>
          <w:rFonts w:ascii="Arial" w:eastAsia="SimSun" w:hAnsi="Arial" w:cs="Arial"/>
          <w:b/>
          <w:sz w:val="22"/>
          <w:lang w:eastAsia="zh-CN"/>
        </w:rPr>
      </w:pPr>
    </w:p>
    <w:p w14:paraId="54A8D0CE" w14:textId="5077E641" w:rsidR="005929A6" w:rsidRPr="001A605A" w:rsidRDefault="005929A6" w:rsidP="00987DF6">
      <w:pPr>
        <w:ind w:left="1985" w:hanging="1985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6F2C84">
        <w:rPr>
          <w:rFonts w:ascii="Arial" w:hAnsi="Arial" w:cs="Arial"/>
          <w:sz w:val="22"/>
        </w:rPr>
        <w:t xml:space="preserve">WF on </w:t>
      </w:r>
      <w:proofErr w:type="spellStart"/>
      <w:r w:rsidR="006F2C84" w:rsidRPr="006F2C84">
        <w:rPr>
          <w:rFonts w:ascii="Arial" w:hAnsi="Arial" w:cs="Arial"/>
          <w:sz w:val="22"/>
        </w:rPr>
        <w:t>LTE_NBeMTC_NTN_UERF</w:t>
      </w:r>
      <w:proofErr w:type="spellEnd"/>
    </w:p>
    <w:p w14:paraId="6B5F61B3" w14:textId="624F0DEC" w:rsidR="005929A6" w:rsidRPr="00481815" w:rsidRDefault="005929A6" w:rsidP="00390E9F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SimSun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290FBC">
        <w:rPr>
          <w:rFonts w:ascii="Arial" w:eastAsia="SimSun" w:hAnsi="Arial" w:cs="Arial"/>
          <w:sz w:val="22"/>
          <w:lang w:eastAsia="zh-CN"/>
        </w:rPr>
        <w:t>9</w:t>
      </w:r>
      <w:r w:rsidR="009D1B6A">
        <w:rPr>
          <w:rFonts w:ascii="Arial" w:eastAsia="SimSun" w:hAnsi="Arial" w:cs="Arial" w:hint="eastAsia"/>
          <w:sz w:val="22"/>
          <w:lang w:eastAsia="zh-CN"/>
        </w:rPr>
        <w:t>.</w:t>
      </w:r>
      <w:r w:rsidR="006F2C84">
        <w:rPr>
          <w:rFonts w:ascii="Arial" w:eastAsia="SimSun" w:hAnsi="Arial" w:cs="Arial"/>
          <w:sz w:val="22"/>
          <w:lang w:eastAsia="zh-CN"/>
        </w:rPr>
        <w:t>7</w:t>
      </w:r>
      <w:r w:rsidR="00057A98">
        <w:rPr>
          <w:rFonts w:ascii="Arial" w:eastAsia="SimSun" w:hAnsi="Arial" w:cs="Arial"/>
          <w:sz w:val="22"/>
          <w:lang w:eastAsia="zh-CN"/>
        </w:rPr>
        <w:t>.</w:t>
      </w:r>
      <w:r w:rsidR="006F2C84">
        <w:rPr>
          <w:rFonts w:ascii="Arial" w:eastAsia="SimSun" w:hAnsi="Arial" w:cs="Arial"/>
          <w:sz w:val="22"/>
          <w:lang w:eastAsia="zh-CN"/>
        </w:rPr>
        <w:t>8</w:t>
      </w:r>
    </w:p>
    <w:p w14:paraId="57D01FC0" w14:textId="0DD61405" w:rsidR="00A019AB" w:rsidRPr="00A019AB" w:rsidRDefault="00A019AB" w:rsidP="007F2CE5">
      <w:pPr>
        <w:tabs>
          <w:tab w:val="left" w:pos="1985"/>
        </w:tabs>
        <w:jc w:val="both"/>
        <w:rPr>
          <w:rFonts w:ascii="Arial" w:eastAsia="SimSun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>
        <w:rPr>
          <w:rFonts w:ascii="Arial" w:eastAsia="SimSun" w:hAnsi="Arial" w:cs="Arial"/>
          <w:sz w:val="22"/>
          <w:lang w:eastAsia="zh-CN"/>
        </w:rPr>
        <w:t>MediaTek Inc</w:t>
      </w:r>
      <w:r w:rsidR="00F37D33">
        <w:rPr>
          <w:rFonts w:ascii="Arial" w:eastAsia="SimSun" w:hAnsi="Arial" w:cs="Arial"/>
          <w:sz w:val="22"/>
          <w:lang w:eastAsia="zh-CN"/>
        </w:rPr>
        <w:t>.</w:t>
      </w:r>
    </w:p>
    <w:p w14:paraId="4533FB53" w14:textId="43380978" w:rsidR="005929A6" w:rsidRPr="00EC2290" w:rsidRDefault="005929A6" w:rsidP="007F2CE5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A750A7">
        <w:rPr>
          <w:rFonts w:ascii="Arial" w:eastAsia="SimSun" w:hAnsi="Arial" w:cs="Arial" w:hint="eastAsia"/>
          <w:sz w:val="22"/>
          <w:lang w:eastAsia="zh-CN"/>
        </w:rPr>
        <w:t>Approval</w:t>
      </w:r>
    </w:p>
    <w:bookmarkEnd w:id="1"/>
    <w:bookmarkEnd w:id="2"/>
    <w:p w14:paraId="3D5ADD7A" w14:textId="7753ED76" w:rsidR="00DA41E0" w:rsidRDefault="006F2C84" w:rsidP="00DA41E0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Agreements</w:t>
      </w:r>
    </w:p>
    <w:p w14:paraId="2D865389" w14:textId="77777777" w:rsidR="0079407E" w:rsidRPr="00AF629F" w:rsidRDefault="007620AE" w:rsidP="0079407E">
      <w:pPr>
        <w:rPr>
          <w:b/>
          <w:u w:val="single"/>
        </w:rPr>
      </w:pPr>
      <w:r>
        <w:rPr>
          <w:b/>
          <w:lang w:val="en-US"/>
        </w:rPr>
        <w:t xml:space="preserve"> </w:t>
      </w:r>
      <w:r w:rsidR="0079407E" w:rsidRPr="00AF629F">
        <w:rPr>
          <w:b/>
          <w:u w:val="single"/>
        </w:rPr>
        <w:t xml:space="preserve">Issue 1-1-1: Which integer-value is set to </w:t>
      </w:r>
      <w:proofErr w:type="spellStart"/>
      <w:r w:rsidR="0079407E" w:rsidRPr="00AF629F">
        <w:rPr>
          <w:b/>
          <w:iCs/>
          <w:u w:val="single"/>
        </w:rPr>
        <w:t>additionalSpectrumEmission</w:t>
      </w:r>
      <w:proofErr w:type="spellEnd"/>
      <w:r w:rsidR="0079407E" w:rsidRPr="00AF629F">
        <w:rPr>
          <w:b/>
          <w:u w:val="single"/>
        </w:rPr>
        <w:t xml:space="preserve"> for network signalling remark NS_02N?</w:t>
      </w:r>
    </w:p>
    <w:p w14:paraId="153F761B" w14:textId="77777777" w:rsidR="0079407E" w:rsidRPr="00AF629F" w:rsidRDefault="0079407E" w:rsidP="0079407E">
      <w:pPr>
        <w:pStyle w:val="ListParagraph"/>
        <w:numPr>
          <w:ilvl w:val="0"/>
          <w:numId w:val="12"/>
        </w:numPr>
        <w:overflowPunct/>
        <w:autoSpaceDE/>
        <w:autoSpaceDN/>
        <w:ind w:left="426"/>
        <w:contextualSpacing w:val="0"/>
        <w:textAlignment w:val="auto"/>
      </w:pPr>
      <w:r w:rsidRPr="00AF629F">
        <w:t>Proposals</w:t>
      </w:r>
    </w:p>
    <w:p w14:paraId="3EA29A4A" w14:textId="77777777" w:rsidR="0079407E" w:rsidRPr="00AF629F" w:rsidRDefault="0079407E" w:rsidP="0079407E">
      <w:pPr>
        <w:pStyle w:val="ListParagraph"/>
        <w:numPr>
          <w:ilvl w:val="1"/>
          <w:numId w:val="12"/>
        </w:numPr>
        <w:overflowPunct/>
        <w:autoSpaceDE/>
        <w:autoSpaceDN/>
        <w:ind w:left="993"/>
        <w:contextualSpacing w:val="0"/>
        <w:textAlignment w:val="auto"/>
      </w:pPr>
      <w:r w:rsidRPr="00AF629F">
        <w:t>Option 1: 2</w:t>
      </w:r>
    </w:p>
    <w:p w14:paraId="7F05D05C" w14:textId="77777777" w:rsidR="0079407E" w:rsidRPr="00AF629F" w:rsidRDefault="0079407E" w:rsidP="0079407E">
      <w:pPr>
        <w:pStyle w:val="ListParagraph"/>
        <w:numPr>
          <w:ilvl w:val="1"/>
          <w:numId w:val="12"/>
        </w:numPr>
        <w:overflowPunct/>
        <w:autoSpaceDE/>
        <w:autoSpaceDN/>
        <w:ind w:left="993"/>
        <w:contextualSpacing w:val="0"/>
        <w:textAlignment w:val="auto"/>
      </w:pPr>
      <w:r w:rsidRPr="00AF629F">
        <w:t>Option 2: Others, please elaborate</w:t>
      </w:r>
    </w:p>
    <w:p w14:paraId="1D176491" w14:textId="77777777" w:rsidR="0079407E" w:rsidRPr="00AF629F" w:rsidRDefault="0079407E" w:rsidP="0079407E">
      <w:pPr>
        <w:pStyle w:val="ListParagraph"/>
        <w:numPr>
          <w:ilvl w:val="0"/>
          <w:numId w:val="12"/>
        </w:numPr>
        <w:overflowPunct/>
        <w:autoSpaceDE/>
        <w:autoSpaceDN/>
        <w:ind w:left="426"/>
        <w:contextualSpacing w:val="0"/>
        <w:textAlignment w:val="auto"/>
      </w:pPr>
      <w:r w:rsidRPr="00AF629F">
        <w:t>Recommended WF</w:t>
      </w:r>
    </w:p>
    <w:p w14:paraId="2579CDFE" w14:textId="77777777" w:rsidR="0079407E" w:rsidRPr="00AF629F" w:rsidRDefault="0079407E" w:rsidP="0079407E">
      <w:pPr>
        <w:pStyle w:val="ListParagraph"/>
        <w:numPr>
          <w:ilvl w:val="1"/>
          <w:numId w:val="12"/>
        </w:numPr>
        <w:overflowPunct/>
        <w:autoSpaceDE/>
        <w:autoSpaceDN/>
        <w:ind w:left="993"/>
        <w:contextualSpacing w:val="0"/>
        <w:textAlignment w:val="auto"/>
      </w:pPr>
      <w:r w:rsidRPr="00AF629F">
        <w:t>Option 1?</w:t>
      </w:r>
    </w:p>
    <w:p w14:paraId="147AFE67" w14:textId="77777777" w:rsidR="0079407E" w:rsidRPr="00AF629F" w:rsidRDefault="0079407E" w:rsidP="0079407E">
      <w:pPr>
        <w:rPr>
          <w:b/>
          <w:highlight w:val="green"/>
          <w:lang w:eastAsia="zh-CN"/>
        </w:rPr>
      </w:pPr>
      <w:r w:rsidRPr="00AF629F">
        <w:rPr>
          <w:b/>
          <w:highlight w:val="green"/>
          <w:lang w:eastAsia="zh-CN"/>
        </w:rPr>
        <w:t xml:space="preserve">Agreement: </w:t>
      </w:r>
    </w:p>
    <w:p w14:paraId="4D7E6DD7" w14:textId="77777777" w:rsidR="0079407E" w:rsidRPr="00AF629F" w:rsidRDefault="0079407E" w:rsidP="0079407E">
      <w:pPr>
        <w:pStyle w:val="ListParagraph"/>
        <w:numPr>
          <w:ilvl w:val="0"/>
          <w:numId w:val="30"/>
        </w:numPr>
        <w:overflowPunct/>
        <w:autoSpaceDE/>
        <w:autoSpaceDN/>
        <w:adjustRightInd/>
        <w:spacing w:after="120"/>
        <w:contextualSpacing w:val="0"/>
        <w:textAlignment w:val="auto"/>
        <w:rPr>
          <w:highlight w:val="green"/>
        </w:rPr>
      </w:pPr>
      <w:r w:rsidRPr="00AF629F">
        <w:rPr>
          <w:highlight w:val="green"/>
        </w:rPr>
        <w:t xml:space="preserve">2 is set to </w:t>
      </w:r>
      <w:r w:rsidRPr="00AF629F">
        <w:rPr>
          <w:iCs/>
          <w:highlight w:val="green"/>
        </w:rPr>
        <w:t>additionalSpectrumEmission</w:t>
      </w:r>
      <w:r w:rsidRPr="00AF629F">
        <w:rPr>
          <w:highlight w:val="green"/>
        </w:rPr>
        <w:t xml:space="preserve"> for network signalling remark NS_02N.</w:t>
      </w:r>
    </w:p>
    <w:p w14:paraId="0648A255" w14:textId="558B4369" w:rsidR="0079407E" w:rsidRDefault="0079407E" w:rsidP="0079407E">
      <w:pPr>
        <w:pStyle w:val="ListParagraph"/>
        <w:numPr>
          <w:ilvl w:val="1"/>
          <w:numId w:val="31"/>
        </w:numPr>
        <w:contextualSpacing w:val="0"/>
        <w:rPr>
          <w:highlight w:val="green"/>
        </w:rPr>
      </w:pPr>
      <w:r w:rsidRPr="00AF629F">
        <w:rPr>
          <w:highlight w:val="green"/>
          <w:lang w:eastAsia="ko-KR"/>
        </w:rPr>
        <w:t>Clarify the different meaning for NS_02 for TN UE.</w:t>
      </w:r>
    </w:p>
    <w:p w14:paraId="5AA6039C" w14:textId="77777777" w:rsidR="0079407E" w:rsidRPr="0079407E" w:rsidRDefault="0079407E" w:rsidP="0079407E">
      <w:pPr>
        <w:ind w:left="420"/>
        <w:rPr>
          <w:highlight w:val="green"/>
        </w:rPr>
      </w:pPr>
    </w:p>
    <w:p w14:paraId="2B884676" w14:textId="77777777" w:rsidR="0079407E" w:rsidRPr="00AF629F" w:rsidRDefault="0079407E" w:rsidP="0079407E">
      <w:pPr>
        <w:rPr>
          <w:b/>
          <w:u w:val="single"/>
        </w:rPr>
      </w:pPr>
      <w:r w:rsidRPr="00AF629F">
        <w:rPr>
          <w:b/>
          <w:u w:val="single"/>
        </w:rPr>
        <w:t>Issue 1-2-1: Should RAN4 specify A-MPR for PC5 different from that for PC3 for IoT NTN?</w:t>
      </w:r>
    </w:p>
    <w:p w14:paraId="2603DD75" w14:textId="77777777" w:rsidR="0079407E" w:rsidRPr="00AF629F" w:rsidRDefault="0079407E" w:rsidP="0079407E">
      <w:pPr>
        <w:pStyle w:val="ListParagraph"/>
        <w:numPr>
          <w:ilvl w:val="0"/>
          <w:numId w:val="12"/>
        </w:numPr>
        <w:overflowPunct/>
        <w:autoSpaceDE/>
        <w:autoSpaceDN/>
        <w:ind w:left="426"/>
        <w:contextualSpacing w:val="0"/>
        <w:textAlignment w:val="auto"/>
      </w:pPr>
      <w:r w:rsidRPr="00AF629F">
        <w:t>Proposals</w:t>
      </w:r>
    </w:p>
    <w:p w14:paraId="7D539B01" w14:textId="77777777" w:rsidR="0079407E" w:rsidRPr="00AF629F" w:rsidRDefault="0079407E" w:rsidP="0079407E">
      <w:pPr>
        <w:pStyle w:val="ListParagraph"/>
        <w:numPr>
          <w:ilvl w:val="1"/>
          <w:numId w:val="12"/>
        </w:numPr>
        <w:overflowPunct/>
        <w:autoSpaceDE/>
        <w:autoSpaceDN/>
        <w:ind w:left="993"/>
        <w:contextualSpacing w:val="0"/>
        <w:textAlignment w:val="auto"/>
      </w:pPr>
      <w:r w:rsidRPr="00AF629F">
        <w:t>Option 1: Yes</w:t>
      </w:r>
    </w:p>
    <w:p w14:paraId="0B6E7CD6" w14:textId="77777777" w:rsidR="0079407E" w:rsidRPr="00AF629F" w:rsidRDefault="0079407E" w:rsidP="0079407E">
      <w:pPr>
        <w:pStyle w:val="ListParagraph"/>
        <w:numPr>
          <w:ilvl w:val="1"/>
          <w:numId w:val="12"/>
        </w:numPr>
        <w:overflowPunct/>
        <w:autoSpaceDE/>
        <w:autoSpaceDN/>
        <w:ind w:left="993"/>
        <w:contextualSpacing w:val="0"/>
        <w:textAlignment w:val="auto"/>
      </w:pPr>
      <w:r w:rsidRPr="00AF629F">
        <w:t>Option 2: No</w:t>
      </w:r>
    </w:p>
    <w:p w14:paraId="28B7E0CE" w14:textId="77777777" w:rsidR="0079407E" w:rsidRPr="00AF629F" w:rsidRDefault="0079407E" w:rsidP="0079407E">
      <w:pPr>
        <w:pStyle w:val="ListParagraph"/>
        <w:numPr>
          <w:ilvl w:val="0"/>
          <w:numId w:val="12"/>
        </w:numPr>
        <w:overflowPunct/>
        <w:autoSpaceDE/>
        <w:autoSpaceDN/>
        <w:ind w:left="426"/>
        <w:contextualSpacing w:val="0"/>
        <w:textAlignment w:val="auto"/>
      </w:pPr>
      <w:r w:rsidRPr="00AF629F">
        <w:t>Recommended WF</w:t>
      </w:r>
    </w:p>
    <w:p w14:paraId="3138081E" w14:textId="77777777" w:rsidR="0079407E" w:rsidRPr="00AF629F" w:rsidRDefault="0079407E" w:rsidP="0079407E">
      <w:pPr>
        <w:pStyle w:val="ListParagraph"/>
        <w:numPr>
          <w:ilvl w:val="1"/>
          <w:numId w:val="12"/>
        </w:numPr>
        <w:overflowPunct/>
        <w:autoSpaceDE/>
        <w:autoSpaceDN/>
        <w:ind w:left="993"/>
        <w:contextualSpacing w:val="0"/>
        <w:textAlignment w:val="auto"/>
      </w:pPr>
      <w:r w:rsidRPr="00AF629F">
        <w:t>Option 1?</w:t>
      </w:r>
    </w:p>
    <w:p w14:paraId="756B9ECB" w14:textId="3DF084CA" w:rsidR="0079407E" w:rsidRPr="00AF629F" w:rsidRDefault="0079407E" w:rsidP="0079407E">
      <w:pPr>
        <w:rPr>
          <w:lang w:eastAsia="zh-CN"/>
        </w:rPr>
      </w:pPr>
    </w:p>
    <w:p w14:paraId="3CB7B746" w14:textId="77777777" w:rsidR="0079407E" w:rsidRPr="00AF629F" w:rsidRDefault="0079407E" w:rsidP="0079407E">
      <w:pPr>
        <w:rPr>
          <w:b/>
          <w:highlight w:val="green"/>
          <w:lang w:eastAsia="zh-CN"/>
        </w:rPr>
      </w:pPr>
      <w:r w:rsidRPr="00AF629F">
        <w:rPr>
          <w:b/>
          <w:highlight w:val="green"/>
          <w:lang w:eastAsia="zh-CN"/>
        </w:rPr>
        <w:t xml:space="preserve">Agreement: </w:t>
      </w:r>
    </w:p>
    <w:p w14:paraId="6EFED710" w14:textId="77777777" w:rsidR="0079407E" w:rsidRPr="00AF629F" w:rsidRDefault="0079407E" w:rsidP="0079407E">
      <w:pPr>
        <w:pStyle w:val="ListParagraph"/>
        <w:numPr>
          <w:ilvl w:val="0"/>
          <w:numId w:val="32"/>
        </w:numPr>
        <w:contextualSpacing w:val="0"/>
        <w:rPr>
          <w:highlight w:val="green"/>
        </w:rPr>
      </w:pPr>
      <w:r w:rsidRPr="00AF629F">
        <w:rPr>
          <w:highlight w:val="green"/>
        </w:rPr>
        <w:t xml:space="preserve">The common understanding is that </w:t>
      </w:r>
    </w:p>
    <w:p w14:paraId="418D6A76" w14:textId="77777777" w:rsidR="0079407E" w:rsidRPr="00AF629F" w:rsidRDefault="0079407E" w:rsidP="0079407E">
      <w:pPr>
        <w:pStyle w:val="ListParagraph"/>
        <w:numPr>
          <w:ilvl w:val="1"/>
          <w:numId w:val="32"/>
        </w:numPr>
        <w:contextualSpacing w:val="0"/>
        <w:rPr>
          <w:highlight w:val="green"/>
        </w:rPr>
      </w:pPr>
      <w:r w:rsidRPr="00AF629F">
        <w:rPr>
          <w:highlight w:val="green"/>
        </w:rPr>
        <w:t xml:space="preserve">3.5dB A-MPR for IoT-NTN is only applicable to PC3. </w:t>
      </w:r>
    </w:p>
    <w:p w14:paraId="693A0F33" w14:textId="77777777" w:rsidR="0079407E" w:rsidRPr="00AF629F" w:rsidRDefault="0079407E" w:rsidP="0079407E">
      <w:pPr>
        <w:pStyle w:val="ListParagraph"/>
        <w:numPr>
          <w:ilvl w:val="1"/>
          <w:numId w:val="32"/>
        </w:numPr>
        <w:contextualSpacing w:val="0"/>
        <w:rPr>
          <w:highlight w:val="green"/>
        </w:rPr>
      </w:pPr>
      <w:r w:rsidRPr="00AF629F">
        <w:rPr>
          <w:highlight w:val="green"/>
        </w:rPr>
        <w:t>FFS for PC5.</w:t>
      </w:r>
    </w:p>
    <w:p w14:paraId="73660BAA" w14:textId="77777777" w:rsidR="0079407E" w:rsidRPr="00AF629F" w:rsidRDefault="0079407E" w:rsidP="0079407E">
      <w:pPr>
        <w:rPr>
          <w:b/>
          <w:u w:val="single"/>
        </w:rPr>
      </w:pPr>
      <w:r w:rsidRPr="00AF629F">
        <w:rPr>
          <w:b/>
          <w:u w:val="single"/>
        </w:rPr>
        <w:t>Issue 2-1-1: Which way to go for RAN4 to resolve the requirements discrepancy between ETSI and 3GPP?</w:t>
      </w:r>
    </w:p>
    <w:p w14:paraId="2CDA676E" w14:textId="77777777" w:rsidR="0079407E" w:rsidRPr="00AF629F" w:rsidRDefault="0079407E" w:rsidP="0079407E">
      <w:pPr>
        <w:pStyle w:val="ListParagraph"/>
        <w:numPr>
          <w:ilvl w:val="0"/>
          <w:numId w:val="12"/>
        </w:numPr>
        <w:overflowPunct/>
        <w:autoSpaceDE/>
        <w:autoSpaceDN/>
        <w:ind w:left="426"/>
        <w:contextualSpacing w:val="0"/>
        <w:textAlignment w:val="auto"/>
      </w:pPr>
      <w:r w:rsidRPr="00AF629F">
        <w:t>Proposals</w:t>
      </w:r>
    </w:p>
    <w:p w14:paraId="51BEA560" w14:textId="77777777" w:rsidR="0079407E" w:rsidRPr="00AF629F" w:rsidRDefault="0079407E" w:rsidP="0079407E">
      <w:pPr>
        <w:pStyle w:val="ListParagraph"/>
        <w:numPr>
          <w:ilvl w:val="1"/>
          <w:numId w:val="12"/>
        </w:numPr>
        <w:overflowPunct/>
        <w:autoSpaceDE/>
        <w:autoSpaceDN/>
        <w:ind w:left="993"/>
        <w:contextualSpacing w:val="0"/>
        <w:textAlignment w:val="auto"/>
      </w:pPr>
      <w:r w:rsidRPr="00AF629F">
        <w:t>Option 1: Guard-band approach similar to that for FCC.</w:t>
      </w:r>
    </w:p>
    <w:p w14:paraId="19DB397B" w14:textId="77777777" w:rsidR="0079407E" w:rsidRPr="00AF629F" w:rsidRDefault="0079407E" w:rsidP="0079407E">
      <w:pPr>
        <w:pStyle w:val="ListParagraph"/>
        <w:numPr>
          <w:ilvl w:val="2"/>
          <w:numId w:val="12"/>
        </w:numPr>
        <w:overflowPunct/>
        <w:autoSpaceDE/>
        <w:autoSpaceDN/>
        <w:ind w:left="1676"/>
        <w:contextualSpacing w:val="0"/>
        <w:textAlignment w:val="auto"/>
      </w:pPr>
      <w:r w:rsidRPr="00AF629F">
        <w:t>Option 1a: 200 kHz guard-band at the edges of band 255</w:t>
      </w:r>
    </w:p>
    <w:p w14:paraId="0A38E2DA" w14:textId="77777777" w:rsidR="0079407E" w:rsidRPr="00AF629F" w:rsidRDefault="0079407E" w:rsidP="0079407E">
      <w:pPr>
        <w:pStyle w:val="ListParagraph"/>
        <w:numPr>
          <w:ilvl w:val="1"/>
          <w:numId w:val="12"/>
        </w:numPr>
        <w:overflowPunct/>
        <w:autoSpaceDE/>
        <w:autoSpaceDN/>
        <w:ind w:left="993"/>
        <w:contextualSpacing w:val="0"/>
        <w:textAlignment w:val="auto"/>
      </w:pPr>
      <w:r w:rsidRPr="00AF629F">
        <w:t>Option 2: A-MPR approach.</w:t>
      </w:r>
    </w:p>
    <w:p w14:paraId="43637D64" w14:textId="77777777" w:rsidR="0079407E" w:rsidRPr="00AF629F" w:rsidRDefault="0079407E" w:rsidP="0079407E">
      <w:pPr>
        <w:pStyle w:val="ListParagraph"/>
        <w:numPr>
          <w:ilvl w:val="1"/>
          <w:numId w:val="12"/>
        </w:numPr>
        <w:overflowPunct/>
        <w:autoSpaceDE/>
        <w:autoSpaceDN/>
        <w:ind w:left="993"/>
        <w:contextualSpacing w:val="0"/>
        <w:textAlignment w:val="auto"/>
      </w:pPr>
      <w:r w:rsidRPr="00AF629F">
        <w:lastRenderedPageBreak/>
        <w:t>Option 3: Defining a new operating band for ETSI.</w:t>
      </w:r>
    </w:p>
    <w:p w14:paraId="5ACE4802" w14:textId="77777777" w:rsidR="0079407E" w:rsidRPr="00AF629F" w:rsidRDefault="0079407E" w:rsidP="0079407E">
      <w:pPr>
        <w:pStyle w:val="ListParagraph"/>
        <w:numPr>
          <w:ilvl w:val="1"/>
          <w:numId w:val="12"/>
        </w:numPr>
        <w:overflowPunct/>
        <w:autoSpaceDE/>
        <w:autoSpaceDN/>
        <w:ind w:left="993"/>
        <w:contextualSpacing w:val="0"/>
        <w:textAlignment w:val="auto"/>
      </w:pPr>
      <w:r w:rsidRPr="00AF629F">
        <w:t>Option 4: Modify Rel-18 IoT NTN WID to consider ETSI requirement</w:t>
      </w:r>
    </w:p>
    <w:p w14:paraId="36AD5709" w14:textId="77777777" w:rsidR="0079407E" w:rsidRPr="00AF629F" w:rsidRDefault="0079407E" w:rsidP="0079407E">
      <w:pPr>
        <w:pStyle w:val="ListParagraph"/>
        <w:numPr>
          <w:ilvl w:val="1"/>
          <w:numId w:val="12"/>
        </w:numPr>
        <w:overflowPunct/>
        <w:autoSpaceDE/>
        <w:autoSpaceDN/>
        <w:ind w:left="993"/>
        <w:contextualSpacing w:val="0"/>
        <w:textAlignment w:val="auto"/>
      </w:pPr>
      <w:r w:rsidRPr="00AF629F">
        <w:t>Option 5: Check with ETSI if there is any possibility that ETSI can consider further aligning the emission limit with 3GPP SEM to improve the spectrum efficiency and utilization.</w:t>
      </w:r>
    </w:p>
    <w:p w14:paraId="32F0B3BC" w14:textId="77777777" w:rsidR="0079407E" w:rsidRPr="00AF629F" w:rsidRDefault="0079407E" w:rsidP="0079407E">
      <w:pPr>
        <w:pStyle w:val="ListParagraph"/>
        <w:numPr>
          <w:ilvl w:val="0"/>
          <w:numId w:val="12"/>
        </w:numPr>
        <w:overflowPunct/>
        <w:autoSpaceDE/>
        <w:autoSpaceDN/>
        <w:ind w:left="426"/>
        <w:contextualSpacing w:val="0"/>
        <w:textAlignment w:val="auto"/>
      </w:pPr>
      <w:r w:rsidRPr="00AF629F">
        <w:t>Recommended WF</w:t>
      </w:r>
    </w:p>
    <w:p w14:paraId="572C075E" w14:textId="77777777" w:rsidR="0079407E" w:rsidRPr="00AF629F" w:rsidRDefault="0079407E" w:rsidP="0079407E">
      <w:pPr>
        <w:pStyle w:val="ListParagraph"/>
        <w:numPr>
          <w:ilvl w:val="1"/>
          <w:numId w:val="12"/>
        </w:numPr>
        <w:overflowPunct/>
        <w:autoSpaceDE/>
        <w:autoSpaceDN/>
        <w:ind w:left="1440"/>
        <w:contextualSpacing w:val="0"/>
        <w:textAlignment w:val="auto"/>
      </w:pPr>
      <w:r w:rsidRPr="00AF629F">
        <w:t>TBA</w:t>
      </w:r>
    </w:p>
    <w:p w14:paraId="6CACD126" w14:textId="201517E4" w:rsidR="0079407E" w:rsidRPr="00AF629F" w:rsidRDefault="0079407E" w:rsidP="0079407E">
      <w:pPr>
        <w:rPr>
          <w:lang w:eastAsia="zh-CN"/>
        </w:rPr>
      </w:pPr>
    </w:p>
    <w:p w14:paraId="3CE088AE" w14:textId="77777777" w:rsidR="0079407E" w:rsidRPr="00AF629F" w:rsidRDefault="0079407E" w:rsidP="0079407E">
      <w:pPr>
        <w:rPr>
          <w:b/>
          <w:highlight w:val="green"/>
          <w:lang w:eastAsia="zh-CN"/>
        </w:rPr>
      </w:pPr>
      <w:r w:rsidRPr="00AF629F">
        <w:rPr>
          <w:b/>
          <w:highlight w:val="green"/>
          <w:lang w:eastAsia="zh-CN"/>
        </w:rPr>
        <w:t xml:space="preserve">Agreement: </w:t>
      </w:r>
    </w:p>
    <w:p w14:paraId="0CE84804" w14:textId="77777777" w:rsidR="0079407E" w:rsidRPr="00AF629F" w:rsidRDefault="0079407E" w:rsidP="0079407E">
      <w:pPr>
        <w:pStyle w:val="ListParagraph"/>
        <w:numPr>
          <w:ilvl w:val="0"/>
          <w:numId w:val="33"/>
        </w:numPr>
        <w:contextualSpacing w:val="0"/>
        <w:rPr>
          <w:highlight w:val="green"/>
        </w:rPr>
      </w:pPr>
      <w:r w:rsidRPr="00AF629F">
        <w:rPr>
          <w:highlight w:val="green"/>
        </w:rPr>
        <w:t>Agree on Option 5.</w:t>
      </w:r>
    </w:p>
    <w:p w14:paraId="461F7BE6" w14:textId="77777777" w:rsidR="0079407E" w:rsidRPr="00AF629F" w:rsidRDefault="0079407E" w:rsidP="0079407E">
      <w:pPr>
        <w:pStyle w:val="ListParagraph"/>
        <w:numPr>
          <w:ilvl w:val="1"/>
          <w:numId w:val="33"/>
        </w:numPr>
        <w:contextualSpacing w:val="0"/>
        <w:rPr>
          <w:highlight w:val="green"/>
        </w:rPr>
      </w:pPr>
      <w:r w:rsidRPr="00AF629F">
        <w:rPr>
          <w:highlight w:val="green"/>
        </w:rPr>
        <w:t>FFS on other requirements which need be included for checking.</w:t>
      </w:r>
    </w:p>
    <w:p w14:paraId="40E0F41B" w14:textId="77777777" w:rsidR="0079407E" w:rsidRPr="00AF629F" w:rsidRDefault="0079407E" w:rsidP="0079407E">
      <w:pPr>
        <w:pStyle w:val="ListParagraph"/>
        <w:numPr>
          <w:ilvl w:val="0"/>
          <w:numId w:val="33"/>
        </w:numPr>
        <w:contextualSpacing w:val="0"/>
        <w:rPr>
          <w:highlight w:val="green"/>
        </w:rPr>
      </w:pPr>
      <w:r w:rsidRPr="00AF629F">
        <w:rPr>
          <w:highlight w:val="green"/>
        </w:rPr>
        <w:t>The other options can be discussed further</w:t>
      </w:r>
    </w:p>
    <w:p w14:paraId="29606D28" w14:textId="11018993" w:rsidR="007620AE" w:rsidRPr="0079407E" w:rsidRDefault="007620AE" w:rsidP="007620AE">
      <w:pPr>
        <w:rPr>
          <w:b/>
          <w:lang w:val="x-none"/>
        </w:rPr>
      </w:pPr>
    </w:p>
    <w:p w14:paraId="448D6B7C" w14:textId="77777777" w:rsidR="00545876" w:rsidRPr="007620AE" w:rsidRDefault="00545876" w:rsidP="00545876">
      <w:pPr>
        <w:rPr>
          <w:b/>
          <w:bCs/>
          <w:lang w:val="en-US" w:eastAsia="zh-TW"/>
        </w:rPr>
      </w:pPr>
    </w:p>
    <w:p w14:paraId="12BF0A33" w14:textId="77777777" w:rsidR="00D63A38" w:rsidRDefault="00D63A38" w:rsidP="00CC53DE">
      <w:pPr>
        <w:pStyle w:val="Heading1"/>
        <w:numPr>
          <w:ilvl w:val="0"/>
          <w:numId w:val="0"/>
        </w:numPr>
        <w:pBdr>
          <w:top w:val="single" w:sz="12" w:space="5" w:color="auto"/>
        </w:pBdr>
        <w:rPr>
          <w:rFonts w:eastAsia="SimSun"/>
          <w:lang w:eastAsia="zh-CN"/>
        </w:rPr>
      </w:pPr>
      <w:r>
        <w:t>References</w:t>
      </w:r>
    </w:p>
    <w:p w14:paraId="7F54B5C2" w14:textId="5781F056" w:rsidR="00D3674C" w:rsidRDefault="00BA51BA" w:rsidP="00C62E1C">
      <w:pPr>
        <w:widowControl w:val="0"/>
        <w:snapToGrid w:val="0"/>
      </w:pPr>
      <w:r>
        <w:rPr>
          <w:rFonts w:eastAsia="SimSun"/>
          <w:lang w:eastAsia="zh-CN"/>
        </w:rPr>
        <w:t>[</w:t>
      </w:r>
      <w:r w:rsidR="00211D99">
        <w:rPr>
          <w:rFonts w:eastAsia="SimSun"/>
          <w:lang w:eastAsia="zh-CN"/>
        </w:rPr>
        <w:t>1</w:t>
      </w:r>
      <w:r>
        <w:rPr>
          <w:rFonts w:eastAsia="SimSun"/>
          <w:lang w:eastAsia="zh-CN"/>
        </w:rPr>
        <w:t xml:space="preserve">] </w:t>
      </w:r>
      <w:bookmarkStart w:id="3" w:name="_Hlk131806911"/>
      <w:r w:rsidR="00C62E1C" w:rsidRPr="00C62E1C">
        <w:rPr>
          <w:rFonts w:eastAsia="SimSun"/>
          <w:lang w:eastAsia="zh-CN"/>
        </w:rPr>
        <w:t>R4-2310036</w:t>
      </w:r>
      <w:r w:rsidR="00C62E1C" w:rsidRPr="00C62E1C">
        <w:rPr>
          <w:rFonts w:eastAsia="SimSun"/>
          <w:lang w:eastAsia="zh-CN"/>
        </w:rPr>
        <w:tab/>
        <w:t xml:space="preserve">Topic summary for [107][153] </w:t>
      </w:r>
      <w:proofErr w:type="spellStart"/>
      <w:r w:rsidR="00C62E1C" w:rsidRPr="00C62E1C">
        <w:rPr>
          <w:rFonts w:eastAsia="SimSun"/>
          <w:lang w:eastAsia="zh-CN"/>
        </w:rPr>
        <w:t>LTE_NBeMTC_NTN_UERF</w:t>
      </w:r>
      <w:proofErr w:type="spellEnd"/>
      <w:r w:rsidR="00974112">
        <w:rPr>
          <w:rFonts w:eastAsia="SimSun"/>
          <w:lang w:eastAsia="zh-CN"/>
        </w:rPr>
        <w:t>, Moderator(MediaTek)</w:t>
      </w:r>
    </w:p>
    <w:p w14:paraId="25BBA68D" w14:textId="77777777" w:rsidR="00D3674C" w:rsidRDefault="00D3674C" w:rsidP="00752D3A">
      <w:pPr>
        <w:widowControl w:val="0"/>
        <w:snapToGrid w:val="0"/>
      </w:pPr>
    </w:p>
    <w:p w14:paraId="0EB7E0AA" w14:textId="5FCA8819" w:rsidR="00752D3A" w:rsidRPr="00752D3A" w:rsidRDefault="00752D3A" w:rsidP="00752D3A">
      <w:pPr>
        <w:widowControl w:val="0"/>
        <w:snapToGrid w:val="0"/>
      </w:pPr>
    </w:p>
    <w:bookmarkEnd w:id="3"/>
    <w:p w14:paraId="2298A4F8" w14:textId="77777777" w:rsidR="0003023E" w:rsidRPr="00735471" w:rsidRDefault="0003023E" w:rsidP="00735471">
      <w:pPr>
        <w:widowControl w:val="0"/>
        <w:snapToGrid w:val="0"/>
      </w:pPr>
    </w:p>
    <w:sectPr w:rsidR="0003023E" w:rsidRPr="00735471" w:rsidSect="00413D00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E27E6B" w14:textId="77777777" w:rsidR="00F31AFC" w:rsidRDefault="00F31AFC">
      <w:r>
        <w:separator/>
      </w:r>
    </w:p>
  </w:endnote>
  <w:endnote w:type="continuationSeparator" w:id="0">
    <w:p w14:paraId="59BA9D17" w14:textId="77777777" w:rsidR="00F31AFC" w:rsidRDefault="00F31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7BFD0" w14:textId="77777777" w:rsidR="00201D1E" w:rsidRDefault="00201D1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65FAE3" w14:textId="77777777" w:rsidR="00F31AFC" w:rsidRDefault="00F31AFC">
      <w:r>
        <w:separator/>
      </w:r>
    </w:p>
  </w:footnote>
  <w:footnote w:type="continuationSeparator" w:id="0">
    <w:p w14:paraId="3B54085E" w14:textId="77777777" w:rsidR="00F31AFC" w:rsidRDefault="00F31A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FAE1895"/>
    <w:multiLevelType w:val="singleLevel"/>
    <w:tmpl w:val="DFAE1895"/>
    <w:lvl w:ilvl="0">
      <w:start w:val="1"/>
      <w:numFmt w:val="decimal"/>
      <w:suff w:val="space"/>
      <w:lvlText w:val="[%1]"/>
      <w:lvlJc w:val="left"/>
      <w:pPr>
        <w:ind w:left="0" w:firstLine="0"/>
      </w:pPr>
    </w:lvl>
  </w:abstractNum>
  <w:abstractNum w:abstractNumId="1" w15:restartNumberingAfterBreak="0">
    <w:nsid w:val="02900609"/>
    <w:multiLevelType w:val="hybridMultilevel"/>
    <w:tmpl w:val="5574DD4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AE3A850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31C4366"/>
    <w:multiLevelType w:val="hybridMultilevel"/>
    <w:tmpl w:val="7AA2F8D2"/>
    <w:lvl w:ilvl="0" w:tplc="FCFE599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A5A270E"/>
    <w:multiLevelType w:val="multilevel"/>
    <w:tmpl w:val="AB289664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4" w15:restartNumberingAfterBreak="0">
    <w:nsid w:val="1F0A06EF"/>
    <w:multiLevelType w:val="hybridMultilevel"/>
    <w:tmpl w:val="5F6071F6"/>
    <w:lvl w:ilvl="0" w:tplc="87B472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5667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BAF7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BEBF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F6FB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5CCC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962D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46FA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0A3B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1445AE8"/>
    <w:multiLevelType w:val="hybridMultilevel"/>
    <w:tmpl w:val="6EC877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4249E3"/>
    <w:multiLevelType w:val="hybridMultilevel"/>
    <w:tmpl w:val="1D525B8C"/>
    <w:lvl w:ilvl="0" w:tplc="DA82712C">
      <w:start w:val="2"/>
      <w:numFmt w:val="bullet"/>
      <w:lvlText w:val="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52C4316"/>
    <w:multiLevelType w:val="hybridMultilevel"/>
    <w:tmpl w:val="3968A526"/>
    <w:lvl w:ilvl="0" w:tplc="1484888E">
      <w:start w:val="7125"/>
      <w:numFmt w:val="bullet"/>
      <w:lvlText w:val=""/>
      <w:lvlJc w:val="left"/>
      <w:pPr>
        <w:ind w:left="4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8" w15:restartNumberingAfterBreak="0">
    <w:nsid w:val="254E5607"/>
    <w:multiLevelType w:val="hybridMultilevel"/>
    <w:tmpl w:val="1DAA43F4"/>
    <w:lvl w:ilvl="0" w:tplc="43884C7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9F978E9"/>
    <w:multiLevelType w:val="hybridMultilevel"/>
    <w:tmpl w:val="669A7826"/>
    <w:lvl w:ilvl="0" w:tplc="8160DBEC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7A5007E"/>
    <w:multiLevelType w:val="hybridMultilevel"/>
    <w:tmpl w:val="2802602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40C62886"/>
    <w:multiLevelType w:val="multilevel"/>
    <w:tmpl w:val="A7CE3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0E007A1"/>
    <w:multiLevelType w:val="hybridMultilevel"/>
    <w:tmpl w:val="D0BA0FE6"/>
    <w:lvl w:ilvl="0" w:tplc="26C6FC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FE3B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189F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3653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660A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B636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6632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84EF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8236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7" w15:restartNumberingAfterBreak="0">
    <w:nsid w:val="444F59F0"/>
    <w:multiLevelType w:val="multilevel"/>
    <w:tmpl w:val="904ADE7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9E35350"/>
    <w:multiLevelType w:val="hybridMultilevel"/>
    <w:tmpl w:val="1D20B368"/>
    <w:lvl w:ilvl="0" w:tplc="67C69978">
      <w:start w:val="7125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4C1F7461"/>
    <w:multiLevelType w:val="hybridMultilevel"/>
    <w:tmpl w:val="FFE2340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2263B64"/>
    <w:multiLevelType w:val="hybridMultilevel"/>
    <w:tmpl w:val="634A9EA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78857EF"/>
    <w:multiLevelType w:val="hybridMultilevel"/>
    <w:tmpl w:val="61C8D0EC"/>
    <w:lvl w:ilvl="0" w:tplc="04090003">
      <w:start w:val="1"/>
      <w:numFmt w:val="bullet"/>
      <w:lvlText w:val="o"/>
      <w:lvlJc w:val="left"/>
      <w:pPr>
        <w:ind w:left="79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2" w15:restartNumberingAfterBreak="0">
    <w:nsid w:val="58B73482"/>
    <w:multiLevelType w:val="multilevel"/>
    <w:tmpl w:val="58B73482"/>
    <w:lvl w:ilvl="0">
      <w:start w:val="1"/>
      <w:numFmt w:val="bullet"/>
      <w:lvlText w:val="•"/>
      <w:lvlJc w:val="left"/>
      <w:pPr>
        <w:ind w:left="936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3905" w:hanging="360"/>
      </w:pPr>
      <w:rPr>
        <w:rFonts w:ascii="Courier New" w:hAnsi="Courier New" w:cs="Courier New" w:hint="default"/>
      </w:rPr>
    </w:lvl>
    <w:lvl w:ilvl="2">
      <w:start w:val="10"/>
      <w:numFmt w:val="bullet"/>
      <w:lvlText w:val="-"/>
      <w:lvlJc w:val="left"/>
      <w:pPr>
        <w:ind w:left="2376" w:hanging="360"/>
      </w:pPr>
      <w:rPr>
        <w:rFonts w:ascii="Arial" w:eastAsia="Times New Roman" w:hAnsi="Arial" w:cs="Arial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3" w15:restartNumberingAfterBreak="0">
    <w:nsid w:val="5DEE4FC6"/>
    <w:multiLevelType w:val="hybridMultilevel"/>
    <w:tmpl w:val="DA62936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2534A55"/>
    <w:multiLevelType w:val="hybridMultilevel"/>
    <w:tmpl w:val="7AA2F8D2"/>
    <w:lvl w:ilvl="0" w:tplc="FCFE599E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92F088F"/>
    <w:multiLevelType w:val="hybridMultilevel"/>
    <w:tmpl w:val="FC90E67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36579B"/>
    <w:multiLevelType w:val="hybridMultilevel"/>
    <w:tmpl w:val="19261D40"/>
    <w:lvl w:ilvl="0" w:tplc="FF784F48">
      <w:start w:val="1"/>
      <w:numFmt w:val="bullet"/>
      <w:lvlText w:val="▪"/>
      <w:lvlJc w:val="left"/>
      <w:pPr>
        <w:ind w:left="480" w:hanging="48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0" w15:restartNumberingAfterBreak="0">
    <w:nsid w:val="7D976517"/>
    <w:multiLevelType w:val="hybridMultilevel"/>
    <w:tmpl w:val="C91011DA"/>
    <w:lvl w:ilvl="0" w:tplc="8012A8F2">
      <w:start w:val="7125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1" w15:restartNumberingAfterBreak="0">
    <w:nsid w:val="7F64774F"/>
    <w:multiLevelType w:val="hybridMultilevel"/>
    <w:tmpl w:val="C778FE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2"/>
  </w:num>
  <w:num w:numId="3">
    <w:abstractNumId w:val="16"/>
  </w:num>
  <w:num w:numId="4">
    <w:abstractNumId w:val="13"/>
  </w:num>
  <w:num w:numId="5">
    <w:abstractNumId w:val="28"/>
  </w:num>
  <w:num w:numId="6">
    <w:abstractNumId w:val="8"/>
  </w:num>
  <w:num w:numId="7">
    <w:abstractNumId w:val="9"/>
  </w:num>
  <w:num w:numId="8">
    <w:abstractNumId w:val="15"/>
  </w:num>
  <w:num w:numId="9">
    <w:abstractNumId w:val="4"/>
  </w:num>
  <w:num w:numId="10">
    <w:abstractNumId w:val="31"/>
  </w:num>
  <w:num w:numId="11">
    <w:abstractNumId w:val="2"/>
  </w:num>
  <w:num w:numId="12">
    <w:abstractNumId w:val="22"/>
  </w:num>
  <w:num w:numId="1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17"/>
  </w:num>
  <w:num w:numId="16">
    <w:abstractNumId w:val="18"/>
  </w:num>
  <w:num w:numId="17">
    <w:abstractNumId w:val="7"/>
  </w:num>
  <w:num w:numId="18">
    <w:abstractNumId w:val="30"/>
  </w:num>
  <w:num w:numId="19">
    <w:abstractNumId w:val="14"/>
  </w:num>
  <w:num w:numId="20">
    <w:abstractNumId w:val="11"/>
  </w:num>
  <w:num w:numId="21">
    <w:abstractNumId w:val="29"/>
  </w:num>
  <w:num w:numId="22">
    <w:abstractNumId w:val="1"/>
  </w:num>
  <w:num w:numId="23">
    <w:abstractNumId w:val="26"/>
  </w:num>
  <w:num w:numId="24">
    <w:abstractNumId w:val="5"/>
  </w:num>
  <w:num w:numId="25">
    <w:abstractNumId w:val="21"/>
  </w:num>
  <w:num w:numId="26">
    <w:abstractNumId w:val="0"/>
    <w:lvlOverride w:ilvl="0">
      <w:startOverride w:val="1"/>
    </w:lvlOverride>
  </w:num>
  <w:num w:numId="2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</w:num>
  <w:num w:numId="29">
    <w:abstractNumId w:val="27"/>
  </w:num>
  <w:num w:numId="30">
    <w:abstractNumId w:val="23"/>
  </w:num>
  <w:num w:numId="31">
    <w:abstractNumId w:val="6"/>
  </w:num>
  <w:num w:numId="32">
    <w:abstractNumId w:val="20"/>
  </w:num>
  <w:num w:numId="33">
    <w:abstractNumId w:val="1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proofState w:spelling="clean"/>
  <w:attachedTemplate r:id="rId1"/>
  <w:linkStyles/>
  <w:stylePaneFormatFilter w:val="3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fillcolor="white" strokecolor="#92d050">
      <v:fill color="white"/>
      <v:stroke color="#92d050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C0A"/>
    <w:rsid w:val="000000DC"/>
    <w:rsid w:val="0000026C"/>
    <w:rsid w:val="00000594"/>
    <w:rsid w:val="000006F4"/>
    <w:rsid w:val="000008E2"/>
    <w:rsid w:val="00000936"/>
    <w:rsid w:val="0000261D"/>
    <w:rsid w:val="0000270B"/>
    <w:rsid w:val="000028EC"/>
    <w:rsid w:val="000046FC"/>
    <w:rsid w:val="00004BE7"/>
    <w:rsid w:val="00004D32"/>
    <w:rsid w:val="00005143"/>
    <w:rsid w:val="000052A1"/>
    <w:rsid w:val="000059BB"/>
    <w:rsid w:val="000059D0"/>
    <w:rsid w:val="00006200"/>
    <w:rsid w:val="000063C5"/>
    <w:rsid w:val="0000646A"/>
    <w:rsid w:val="00006F04"/>
    <w:rsid w:val="00006FEE"/>
    <w:rsid w:val="0000769F"/>
    <w:rsid w:val="00010D6B"/>
    <w:rsid w:val="000116BD"/>
    <w:rsid w:val="00011C0A"/>
    <w:rsid w:val="000120F7"/>
    <w:rsid w:val="00012217"/>
    <w:rsid w:val="00012286"/>
    <w:rsid w:val="000122DC"/>
    <w:rsid w:val="000131A5"/>
    <w:rsid w:val="00013429"/>
    <w:rsid w:val="00014963"/>
    <w:rsid w:val="00014C47"/>
    <w:rsid w:val="00015720"/>
    <w:rsid w:val="000169CB"/>
    <w:rsid w:val="00016AE3"/>
    <w:rsid w:val="00017215"/>
    <w:rsid w:val="0001724C"/>
    <w:rsid w:val="00017317"/>
    <w:rsid w:val="0001740D"/>
    <w:rsid w:val="000178E0"/>
    <w:rsid w:val="00017B85"/>
    <w:rsid w:val="00017E2D"/>
    <w:rsid w:val="00020776"/>
    <w:rsid w:val="00020E1B"/>
    <w:rsid w:val="00021042"/>
    <w:rsid w:val="0002108E"/>
    <w:rsid w:val="000212A1"/>
    <w:rsid w:val="00021907"/>
    <w:rsid w:val="000220CE"/>
    <w:rsid w:val="000220E2"/>
    <w:rsid w:val="0002225D"/>
    <w:rsid w:val="00023783"/>
    <w:rsid w:val="00023BE9"/>
    <w:rsid w:val="00023F5A"/>
    <w:rsid w:val="0002475A"/>
    <w:rsid w:val="0002570A"/>
    <w:rsid w:val="00026904"/>
    <w:rsid w:val="00026A59"/>
    <w:rsid w:val="00026F5D"/>
    <w:rsid w:val="00027E0A"/>
    <w:rsid w:val="0003013F"/>
    <w:rsid w:val="0003023E"/>
    <w:rsid w:val="00031165"/>
    <w:rsid w:val="00031238"/>
    <w:rsid w:val="00031468"/>
    <w:rsid w:val="00031531"/>
    <w:rsid w:val="00031A98"/>
    <w:rsid w:val="00031CC0"/>
    <w:rsid w:val="00032193"/>
    <w:rsid w:val="00032205"/>
    <w:rsid w:val="00032561"/>
    <w:rsid w:val="000326E2"/>
    <w:rsid w:val="00032C76"/>
    <w:rsid w:val="00032FE3"/>
    <w:rsid w:val="00033CE6"/>
    <w:rsid w:val="00033F47"/>
    <w:rsid w:val="00034F28"/>
    <w:rsid w:val="00035048"/>
    <w:rsid w:val="0003564D"/>
    <w:rsid w:val="00035921"/>
    <w:rsid w:val="00035F39"/>
    <w:rsid w:val="0003635C"/>
    <w:rsid w:val="000363E7"/>
    <w:rsid w:val="000368DA"/>
    <w:rsid w:val="000369E7"/>
    <w:rsid w:val="00037102"/>
    <w:rsid w:val="000402AB"/>
    <w:rsid w:val="000408DA"/>
    <w:rsid w:val="00040BCC"/>
    <w:rsid w:val="00040DCF"/>
    <w:rsid w:val="00040DD9"/>
    <w:rsid w:val="00041AF5"/>
    <w:rsid w:val="00041F90"/>
    <w:rsid w:val="00042040"/>
    <w:rsid w:val="00042162"/>
    <w:rsid w:val="00043031"/>
    <w:rsid w:val="0004341F"/>
    <w:rsid w:val="000436D5"/>
    <w:rsid w:val="00043AE8"/>
    <w:rsid w:val="00044123"/>
    <w:rsid w:val="000442EE"/>
    <w:rsid w:val="000446BC"/>
    <w:rsid w:val="00044706"/>
    <w:rsid w:val="000447B5"/>
    <w:rsid w:val="00044985"/>
    <w:rsid w:val="00044E9A"/>
    <w:rsid w:val="00044ED7"/>
    <w:rsid w:val="0004516D"/>
    <w:rsid w:val="000451B4"/>
    <w:rsid w:val="00045776"/>
    <w:rsid w:val="00045975"/>
    <w:rsid w:val="00045C00"/>
    <w:rsid w:val="00045C04"/>
    <w:rsid w:val="00045EEA"/>
    <w:rsid w:val="00045FD7"/>
    <w:rsid w:val="000462CB"/>
    <w:rsid w:val="00046561"/>
    <w:rsid w:val="00047059"/>
    <w:rsid w:val="0004726A"/>
    <w:rsid w:val="0004729B"/>
    <w:rsid w:val="00047403"/>
    <w:rsid w:val="000479DE"/>
    <w:rsid w:val="00047A83"/>
    <w:rsid w:val="00047BF8"/>
    <w:rsid w:val="000503DF"/>
    <w:rsid w:val="000505B8"/>
    <w:rsid w:val="00050DA6"/>
    <w:rsid w:val="00050DBE"/>
    <w:rsid w:val="00051778"/>
    <w:rsid w:val="00052F1B"/>
    <w:rsid w:val="0005366B"/>
    <w:rsid w:val="000544C1"/>
    <w:rsid w:val="00055AD9"/>
    <w:rsid w:val="0005630C"/>
    <w:rsid w:val="000563EA"/>
    <w:rsid w:val="0005655C"/>
    <w:rsid w:val="00056B00"/>
    <w:rsid w:val="00056CBD"/>
    <w:rsid w:val="00056D15"/>
    <w:rsid w:val="0005760D"/>
    <w:rsid w:val="00057A98"/>
    <w:rsid w:val="00057D6C"/>
    <w:rsid w:val="00060D89"/>
    <w:rsid w:val="00060F48"/>
    <w:rsid w:val="000616F7"/>
    <w:rsid w:val="00061E30"/>
    <w:rsid w:val="00062143"/>
    <w:rsid w:val="0006316F"/>
    <w:rsid w:val="000633D5"/>
    <w:rsid w:val="00063B92"/>
    <w:rsid w:val="000640FA"/>
    <w:rsid w:val="0006423A"/>
    <w:rsid w:val="000658D0"/>
    <w:rsid w:val="00065CE5"/>
    <w:rsid w:val="00065D07"/>
    <w:rsid w:val="00066134"/>
    <w:rsid w:val="000667C2"/>
    <w:rsid w:val="00066C18"/>
    <w:rsid w:val="00066E67"/>
    <w:rsid w:val="0006712A"/>
    <w:rsid w:val="0006739A"/>
    <w:rsid w:val="000678F6"/>
    <w:rsid w:val="00067A00"/>
    <w:rsid w:val="00067DAE"/>
    <w:rsid w:val="00067E8E"/>
    <w:rsid w:val="000701B8"/>
    <w:rsid w:val="00070611"/>
    <w:rsid w:val="000707F9"/>
    <w:rsid w:val="00070E01"/>
    <w:rsid w:val="0007157F"/>
    <w:rsid w:val="00071A61"/>
    <w:rsid w:val="00071DB0"/>
    <w:rsid w:val="000723F1"/>
    <w:rsid w:val="00072CDA"/>
    <w:rsid w:val="00072FAF"/>
    <w:rsid w:val="000733F1"/>
    <w:rsid w:val="00073D2A"/>
    <w:rsid w:val="00074096"/>
    <w:rsid w:val="00074461"/>
    <w:rsid w:val="00074D42"/>
    <w:rsid w:val="0007524D"/>
    <w:rsid w:val="000761DE"/>
    <w:rsid w:val="00076465"/>
    <w:rsid w:val="00076AB9"/>
    <w:rsid w:val="00076CEF"/>
    <w:rsid w:val="000771C9"/>
    <w:rsid w:val="00077C0A"/>
    <w:rsid w:val="00077F33"/>
    <w:rsid w:val="000802A4"/>
    <w:rsid w:val="0008073D"/>
    <w:rsid w:val="00080C3A"/>
    <w:rsid w:val="0008118F"/>
    <w:rsid w:val="000818A8"/>
    <w:rsid w:val="00081D13"/>
    <w:rsid w:val="00082230"/>
    <w:rsid w:val="000822A0"/>
    <w:rsid w:val="00082663"/>
    <w:rsid w:val="00082741"/>
    <w:rsid w:val="0008285B"/>
    <w:rsid w:val="0008287D"/>
    <w:rsid w:val="0008327D"/>
    <w:rsid w:val="000834ED"/>
    <w:rsid w:val="00083513"/>
    <w:rsid w:val="00084002"/>
    <w:rsid w:val="000846BD"/>
    <w:rsid w:val="00084B96"/>
    <w:rsid w:val="000856A2"/>
    <w:rsid w:val="00085AC1"/>
    <w:rsid w:val="00085C18"/>
    <w:rsid w:val="000860C0"/>
    <w:rsid w:val="000863F0"/>
    <w:rsid w:val="0008727B"/>
    <w:rsid w:val="0008742B"/>
    <w:rsid w:val="00087AD7"/>
    <w:rsid w:val="00087AE5"/>
    <w:rsid w:val="0009044A"/>
    <w:rsid w:val="00090813"/>
    <w:rsid w:val="00090AC2"/>
    <w:rsid w:val="00090FFF"/>
    <w:rsid w:val="000923CF"/>
    <w:rsid w:val="0009268C"/>
    <w:rsid w:val="00092BFB"/>
    <w:rsid w:val="00093029"/>
    <w:rsid w:val="00093BDD"/>
    <w:rsid w:val="000947DE"/>
    <w:rsid w:val="00094940"/>
    <w:rsid w:val="0009494F"/>
    <w:rsid w:val="00094B8C"/>
    <w:rsid w:val="00094EB2"/>
    <w:rsid w:val="000951FB"/>
    <w:rsid w:val="000952AE"/>
    <w:rsid w:val="0009544E"/>
    <w:rsid w:val="00095687"/>
    <w:rsid w:val="0009612A"/>
    <w:rsid w:val="0009660B"/>
    <w:rsid w:val="000967AD"/>
    <w:rsid w:val="00096F32"/>
    <w:rsid w:val="0009719F"/>
    <w:rsid w:val="000973F5"/>
    <w:rsid w:val="00097608"/>
    <w:rsid w:val="0009783A"/>
    <w:rsid w:val="00097BD1"/>
    <w:rsid w:val="00097C02"/>
    <w:rsid w:val="000A016B"/>
    <w:rsid w:val="000A02B3"/>
    <w:rsid w:val="000A058A"/>
    <w:rsid w:val="000A0D00"/>
    <w:rsid w:val="000A0E3C"/>
    <w:rsid w:val="000A134E"/>
    <w:rsid w:val="000A1DE6"/>
    <w:rsid w:val="000A234A"/>
    <w:rsid w:val="000A2529"/>
    <w:rsid w:val="000A3033"/>
    <w:rsid w:val="000A30A8"/>
    <w:rsid w:val="000A3212"/>
    <w:rsid w:val="000A347F"/>
    <w:rsid w:val="000A3954"/>
    <w:rsid w:val="000A3E95"/>
    <w:rsid w:val="000A471D"/>
    <w:rsid w:val="000A5090"/>
    <w:rsid w:val="000A5151"/>
    <w:rsid w:val="000A5594"/>
    <w:rsid w:val="000A5C1E"/>
    <w:rsid w:val="000A61FF"/>
    <w:rsid w:val="000A66CB"/>
    <w:rsid w:val="000A684D"/>
    <w:rsid w:val="000A717D"/>
    <w:rsid w:val="000A7400"/>
    <w:rsid w:val="000A7819"/>
    <w:rsid w:val="000A7B11"/>
    <w:rsid w:val="000A7C07"/>
    <w:rsid w:val="000A7DB2"/>
    <w:rsid w:val="000B03EA"/>
    <w:rsid w:val="000B0854"/>
    <w:rsid w:val="000B0BA7"/>
    <w:rsid w:val="000B1F1E"/>
    <w:rsid w:val="000B1F5A"/>
    <w:rsid w:val="000B2B89"/>
    <w:rsid w:val="000B3309"/>
    <w:rsid w:val="000B36BA"/>
    <w:rsid w:val="000B39FA"/>
    <w:rsid w:val="000B3B5B"/>
    <w:rsid w:val="000B3F62"/>
    <w:rsid w:val="000B4594"/>
    <w:rsid w:val="000B4804"/>
    <w:rsid w:val="000B49CF"/>
    <w:rsid w:val="000B4A69"/>
    <w:rsid w:val="000B4D8F"/>
    <w:rsid w:val="000B51DB"/>
    <w:rsid w:val="000B5225"/>
    <w:rsid w:val="000B5449"/>
    <w:rsid w:val="000B592C"/>
    <w:rsid w:val="000B5A70"/>
    <w:rsid w:val="000B5AB5"/>
    <w:rsid w:val="000B5CCA"/>
    <w:rsid w:val="000B5EEC"/>
    <w:rsid w:val="000B5F02"/>
    <w:rsid w:val="000B65BC"/>
    <w:rsid w:val="000B70D8"/>
    <w:rsid w:val="000B73D6"/>
    <w:rsid w:val="000B770A"/>
    <w:rsid w:val="000B77B6"/>
    <w:rsid w:val="000C00A2"/>
    <w:rsid w:val="000C0293"/>
    <w:rsid w:val="000C03F5"/>
    <w:rsid w:val="000C0A2B"/>
    <w:rsid w:val="000C28E8"/>
    <w:rsid w:val="000C2EF7"/>
    <w:rsid w:val="000C30BC"/>
    <w:rsid w:val="000C322C"/>
    <w:rsid w:val="000C32EC"/>
    <w:rsid w:val="000C3874"/>
    <w:rsid w:val="000C3D1C"/>
    <w:rsid w:val="000C3EA6"/>
    <w:rsid w:val="000C427D"/>
    <w:rsid w:val="000C4338"/>
    <w:rsid w:val="000C440D"/>
    <w:rsid w:val="000C4791"/>
    <w:rsid w:val="000C4D56"/>
    <w:rsid w:val="000C5B72"/>
    <w:rsid w:val="000C5FCB"/>
    <w:rsid w:val="000C6676"/>
    <w:rsid w:val="000C66B1"/>
    <w:rsid w:val="000C67EF"/>
    <w:rsid w:val="000C6B58"/>
    <w:rsid w:val="000C7058"/>
    <w:rsid w:val="000C7687"/>
    <w:rsid w:val="000C7887"/>
    <w:rsid w:val="000C7C7C"/>
    <w:rsid w:val="000D0068"/>
    <w:rsid w:val="000D02AA"/>
    <w:rsid w:val="000D0859"/>
    <w:rsid w:val="000D143B"/>
    <w:rsid w:val="000D1FEC"/>
    <w:rsid w:val="000D21B3"/>
    <w:rsid w:val="000D22DB"/>
    <w:rsid w:val="000D2359"/>
    <w:rsid w:val="000D23DC"/>
    <w:rsid w:val="000D2B4D"/>
    <w:rsid w:val="000D39A0"/>
    <w:rsid w:val="000D4391"/>
    <w:rsid w:val="000D4801"/>
    <w:rsid w:val="000D4A00"/>
    <w:rsid w:val="000D4D86"/>
    <w:rsid w:val="000D580B"/>
    <w:rsid w:val="000D58BA"/>
    <w:rsid w:val="000D59BD"/>
    <w:rsid w:val="000D60F8"/>
    <w:rsid w:val="000D6118"/>
    <w:rsid w:val="000D6256"/>
    <w:rsid w:val="000D62A7"/>
    <w:rsid w:val="000D662B"/>
    <w:rsid w:val="000D67C4"/>
    <w:rsid w:val="000D6EFA"/>
    <w:rsid w:val="000D7255"/>
    <w:rsid w:val="000D765D"/>
    <w:rsid w:val="000D7B72"/>
    <w:rsid w:val="000D7E31"/>
    <w:rsid w:val="000D7F70"/>
    <w:rsid w:val="000E0A57"/>
    <w:rsid w:val="000E0B57"/>
    <w:rsid w:val="000E1093"/>
    <w:rsid w:val="000E10B0"/>
    <w:rsid w:val="000E1451"/>
    <w:rsid w:val="000E15E7"/>
    <w:rsid w:val="000E1B40"/>
    <w:rsid w:val="000E1E5B"/>
    <w:rsid w:val="000E27F2"/>
    <w:rsid w:val="000E2914"/>
    <w:rsid w:val="000E3C9C"/>
    <w:rsid w:val="000E3DDF"/>
    <w:rsid w:val="000E3E80"/>
    <w:rsid w:val="000E41EC"/>
    <w:rsid w:val="000E4232"/>
    <w:rsid w:val="000E45FA"/>
    <w:rsid w:val="000E4890"/>
    <w:rsid w:val="000E5033"/>
    <w:rsid w:val="000E557B"/>
    <w:rsid w:val="000E58CE"/>
    <w:rsid w:val="000E5B76"/>
    <w:rsid w:val="000E692C"/>
    <w:rsid w:val="000E6C29"/>
    <w:rsid w:val="000E6DF6"/>
    <w:rsid w:val="000E7DB6"/>
    <w:rsid w:val="000F031A"/>
    <w:rsid w:val="000F0568"/>
    <w:rsid w:val="000F0576"/>
    <w:rsid w:val="000F0F33"/>
    <w:rsid w:val="000F17ED"/>
    <w:rsid w:val="000F186B"/>
    <w:rsid w:val="000F271E"/>
    <w:rsid w:val="000F283B"/>
    <w:rsid w:val="000F328C"/>
    <w:rsid w:val="000F3388"/>
    <w:rsid w:val="000F42D3"/>
    <w:rsid w:val="000F4599"/>
    <w:rsid w:val="000F532E"/>
    <w:rsid w:val="000F5488"/>
    <w:rsid w:val="000F5530"/>
    <w:rsid w:val="000F5AD3"/>
    <w:rsid w:val="000F6874"/>
    <w:rsid w:val="000F68F1"/>
    <w:rsid w:val="000F690C"/>
    <w:rsid w:val="000F6A99"/>
    <w:rsid w:val="000F6C9A"/>
    <w:rsid w:val="000F6D85"/>
    <w:rsid w:val="000F70E0"/>
    <w:rsid w:val="000F7382"/>
    <w:rsid w:val="000F7922"/>
    <w:rsid w:val="00100615"/>
    <w:rsid w:val="00100828"/>
    <w:rsid w:val="0010092D"/>
    <w:rsid w:val="00100ED8"/>
    <w:rsid w:val="001012B5"/>
    <w:rsid w:val="001012BF"/>
    <w:rsid w:val="00101760"/>
    <w:rsid w:val="0010179A"/>
    <w:rsid w:val="00101FE5"/>
    <w:rsid w:val="00102932"/>
    <w:rsid w:val="00102C85"/>
    <w:rsid w:val="00102D94"/>
    <w:rsid w:val="001033CA"/>
    <w:rsid w:val="0010378A"/>
    <w:rsid w:val="00103ECD"/>
    <w:rsid w:val="0010433D"/>
    <w:rsid w:val="0010443B"/>
    <w:rsid w:val="00104A73"/>
    <w:rsid w:val="00105177"/>
    <w:rsid w:val="001051FC"/>
    <w:rsid w:val="0010552D"/>
    <w:rsid w:val="00105728"/>
    <w:rsid w:val="00105D85"/>
    <w:rsid w:val="00105FAF"/>
    <w:rsid w:val="001065A9"/>
    <w:rsid w:val="00106730"/>
    <w:rsid w:val="0010684E"/>
    <w:rsid w:val="00106B3E"/>
    <w:rsid w:val="00107694"/>
    <w:rsid w:val="001076AC"/>
    <w:rsid w:val="001112FD"/>
    <w:rsid w:val="00111429"/>
    <w:rsid w:val="001117A1"/>
    <w:rsid w:val="00111828"/>
    <w:rsid w:val="0011274D"/>
    <w:rsid w:val="0011282B"/>
    <w:rsid w:val="00112A74"/>
    <w:rsid w:val="00112D66"/>
    <w:rsid w:val="00112DDC"/>
    <w:rsid w:val="00112E4D"/>
    <w:rsid w:val="00113458"/>
    <w:rsid w:val="00114764"/>
    <w:rsid w:val="00114DB0"/>
    <w:rsid w:val="0011506D"/>
    <w:rsid w:val="001157FA"/>
    <w:rsid w:val="001159A0"/>
    <w:rsid w:val="00115D60"/>
    <w:rsid w:val="00116AEF"/>
    <w:rsid w:val="00116F6F"/>
    <w:rsid w:val="00116FE9"/>
    <w:rsid w:val="0011774F"/>
    <w:rsid w:val="00117964"/>
    <w:rsid w:val="00117D6D"/>
    <w:rsid w:val="00120487"/>
    <w:rsid w:val="00120760"/>
    <w:rsid w:val="001208E1"/>
    <w:rsid w:val="00120BBB"/>
    <w:rsid w:val="00121112"/>
    <w:rsid w:val="0012120A"/>
    <w:rsid w:val="00121368"/>
    <w:rsid w:val="00121F04"/>
    <w:rsid w:val="00123389"/>
    <w:rsid w:val="0012370E"/>
    <w:rsid w:val="00123C13"/>
    <w:rsid w:val="0012486E"/>
    <w:rsid w:val="001252B2"/>
    <w:rsid w:val="00125824"/>
    <w:rsid w:val="00125FC0"/>
    <w:rsid w:val="00126165"/>
    <w:rsid w:val="0012618D"/>
    <w:rsid w:val="00126A3F"/>
    <w:rsid w:val="001279F7"/>
    <w:rsid w:val="00127CB0"/>
    <w:rsid w:val="001300F3"/>
    <w:rsid w:val="00130500"/>
    <w:rsid w:val="00131A96"/>
    <w:rsid w:val="00131F11"/>
    <w:rsid w:val="00132090"/>
    <w:rsid w:val="001325C7"/>
    <w:rsid w:val="00132B1C"/>
    <w:rsid w:val="00132EEC"/>
    <w:rsid w:val="00133A63"/>
    <w:rsid w:val="00133AE8"/>
    <w:rsid w:val="00133EB9"/>
    <w:rsid w:val="00134772"/>
    <w:rsid w:val="0013512A"/>
    <w:rsid w:val="00135141"/>
    <w:rsid w:val="00135898"/>
    <w:rsid w:val="00135C70"/>
    <w:rsid w:val="00135E91"/>
    <w:rsid w:val="001366BC"/>
    <w:rsid w:val="001366E6"/>
    <w:rsid w:val="00136A83"/>
    <w:rsid w:val="00136B9F"/>
    <w:rsid w:val="00136D52"/>
    <w:rsid w:val="00136DB3"/>
    <w:rsid w:val="00136ECA"/>
    <w:rsid w:val="0013702D"/>
    <w:rsid w:val="00137152"/>
    <w:rsid w:val="0013759E"/>
    <w:rsid w:val="00140CB7"/>
    <w:rsid w:val="00140E5E"/>
    <w:rsid w:val="00140F21"/>
    <w:rsid w:val="00141FDA"/>
    <w:rsid w:val="001420CF"/>
    <w:rsid w:val="0014276F"/>
    <w:rsid w:val="0014292D"/>
    <w:rsid w:val="0014346F"/>
    <w:rsid w:val="00143488"/>
    <w:rsid w:val="00143759"/>
    <w:rsid w:val="00143B0F"/>
    <w:rsid w:val="00143B35"/>
    <w:rsid w:val="00143C8B"/>
    <w:rsid w:val="00143E09"/>
    <w:rsid w:val="00143F56"/>
    <w:rsid w:val="001446B1"/>
    <w:rsid w:val="001448B7"/>
    <w:rsid w:val="00144AB5"/>
    <w:rsid w:val="00144D86"/>
    <w:rsid w:val="00146015"/>
    <w:rsid w:val="001460BE"/>
    <w:rsid w:val="001462C7"/>
    <w:rsid w:val="001467D4"/>
    <w:rsid w:val="00146907"/>
    <w:rsid w:val="00147064"/>
    <w:rsid w:val="00147919"/>
    <w:rsid w:val="00147979"/>
    <w:rsid w:val="00147A04"/>
    <w:rsid w:val="00147A05"/>
    <w:rsid w:val="001501DD"/>
    <w:rsid w:val="00151104"/>
    <w:rsid w:val="00151161"/>
    <w:rsid w:val="00151689"/>
    <w:rsid w:val="00151812"/>
    <w:rsid w:val="0015196F"/>
    <w:rsid w:val="00151BD7"/>
    <w:rsid w:val="001520A1"/>
    <w:rsid w:val="00152BC7"/>
    <w:rsid w:val="00152EDD"/>
    <w:rsid w:val="00154082"/>
    <w:rsid w:val="001543F2"/>
    <w:rsid w:val="00155587"/>
    <w:rsid w:val="0015596A"/>
    <w:rsid w:val="001565DF"/>
    <w:rsid w:val="00156852"/>
    <w:rsid w:val="00156FA1"/>
    <w:rsid w:val="0015714C"/>
    <w:rsid w:val="001572F3"/>
    <w:rsid w:val="0016089E"/>
    <w:rsid w:val="00160B74"/>
    <w:rsid w:val="001611B8"/>
    <w:rsid w:val="001614BF"/>
    <w:rsid w:val="00161A47"/>
    <w:rsid w:val="001623DF"/>
    <w:rsid w:val="00162C66"/>
    <w:rsid w:val="00163D7E"/>
    <w:rsid w:val="001645B2"/>
    <w:rsid w:val="00164D63"/>
    <w:rsid w:val="001650A1"/>
    <w:rsid w:val="001654F2"/>
    <w:rsid w:val="001657A1"/>
    <w:rsid w:val="00165CF7"/>
    <w:rsid w:val="00165E38"/>
    <w:rsid w:val="00166031"/>
    <w:rsid w:val="001668D7"/>
    <w:rsid w:val="00167230"/>
    <w:rsid w:val="0016727F"/>
    <w:rsid w:val="00167465"/>
    <w:rsid w:val="0016752D"/>
    <w:rsid w:val="0016772E"/>
    <w:rsid w:val="00167BA0"/>
    <w:rsid w:val="00167D29"/>
    <w:rsid w:val="001705AC"/>
    <w:rsid w:val="00170A94"/>
    <w:rsid w:val="001713BB"/>
    <w:rsid w:val="001718D0"/>
    <w:rsid w:val="00171D17"/>
    <w:rsid w:val="00172F63"/>
    <w:rsid w:val="00173042"/>
    <w:rsid w:val="0017327A"/>
    <w:rsid w:val="0017364E"/>
    <w:rsid w:val="00173787"/>
    <w:rsid w:val="00173AA8"/>
    <w:rsid w:val="00173B5D"/>
    <w:rsid w:val="00173D67"/>
    <w:rsid w:val="001744B8"/>
    <w:rsid w:val="00174C11"/>
    <w:rsid w:val="00175090"/>
    <w:rsid w:val="00176AED"/>
    <w:rsid w:val="001777FD"/>
    <w:rsid w:val="00177C30"/>
    <w:rsid w:val="001808F7"/>
    <w:rsid w:val="00180923"/>
    <w:rsid w:val="00180E06"/>
    <w:rsid w:val="00180E25"/>
    <w:rsid w:val="0018170A"/>
    <w:rsid w:val="00181AD5"/>
    <w:rsid w:val="00181D36"/>
    <w:rsid w:val="00181F66"/>
    <w:rsid w:val="001822D6"/>
    <w:rsid w:val="001824D1"/>
    <w:rsid w:val="001824E2"/>
    <w:rsid w:val="00182D6C"/>
    <w:rsid w:val="00182ED9"/>
    <w:rsid w:val="0018314E"/>
    <w:rsid w:val="0018319C"/>
    <w:rsid w:val="001841B0"/>
    <w:rsid w:val="001842A4"/>
    <w:rsid w:val="001850DF"/>
    <w:rsid w:val="001853F0"/>
    <w:rsid w:val="00185DA6"/>
    <w:rsid w:val="0018635E"/>
    <w:rsid w:val="0018686E"/>
    <w:rsid w:val="0018689E"/>
    <w:rsid w:val="00186918"/>
    <w:rsid w:val="00186B5A"/>
    <w:rsid w:val="00187194"/>
    <w:rsid w:val="001874A3"/>
    <w:rsid w:val="001878F6"/>
    <w:rsid w:val="00187B06"/>
    <w:rsid w:val="00187B6A"/>
    <w:rsid w:val="00187EA9"/>
    <w:rsid w:val="00187EC2"/>
    <w:rsid w:val="0019077D"/>
    <w:rsid w:val="0019177F"/>
    <w:rsid w:val="00191E57"/>
    <w:rsid w:val="0019235B"/>
    <w:rsid w:val="00192A5B"/>
    <w:rsid w:val="00192CF8"/>
    <w:rsid w:val="00192D61"/>
    <w:rsid w:val="001933B6"/>
    <w:rsid w:val="00193508"/>
    <w:rsid w:val="00193752"/>
    <w:rsid w:val="00194258"/>
    <w:rsid w:val="0019429E"/>
    <w:rsid w:val="0019554B"/>
    <w:rsid w:val="001962BB"/>
    <w:rsid w:val="001965C2"/>
    <w:rsid w:val="00197ABD"/>
    <w:rsid w:val="001A010F"/>
    <w:rsid w:val="001A03B8"/>
    <w:rsid w:val="001A070B"/>
    <w:rsid w:val="001A070F"/>
    <w:rsid w:val="001A08FF"/>
    <w:rsid w:val="001A094C"/>
    <w:rsid w:val="001A11FF"/>
    <w:rsid w:val="001A177E"/>
    <w:rsid w:val="001A183C"/>
    <w:rsid w:val="001A2071"/>
    <w:rsid w:val="001A25A1"/>
    <w:rsid w:val="001A25DE"/>
    <w:rsid w:val="001A322E"/>
    <w:rsid w:val="001A3A7C"/>
    <w:rsid w:val="001A4830"/>
    <w:rsid w:val="001A52E3"/>
    <w:rsid w:val="001A52F1"/>
    <w:rsid w:val="001A5574"/>
    <w:rsid w:val="001A5951"/>
    <w:rsid w:val="001A5EC2"/>
    <w:rsid w:val="001A5FAC"/>
    <w:rsid w:val="001A605A"/>
    <w:rsid w:val="001A652B"/>
    <w:rsid w:val="001A6EAB"/>
    <w:rsid w:val="001A6F1B"/>
    <w:rsid w:val="001A6F5A"/>
    <w:rsid w:val="001B01D4"/>
    <w:rsid w:val="001B044D"/>
    <w:rsid w:val="001B13FC"/>
    <w:rsid w:val="001B15B6"/>
    <w:rsid w:val="001B1CA9"/>
    <w:rsid w:val="001B32FB"/>
    <w:rsid w:val="001B348F"/>
    <w:rsid w:val="001B39A3"/>
    <w:rsid w:val="001B3B98"/>
    <w:rsid w:val="001B3BC3"/>
    <w:rsid w:val="001B4001"/>
    <w:rsid w:val="001B4B67"/>
    <w:rsid w:val="001B4F8C"/>
    <w:rsid w:val="001B5984"/>
    <w:rsid w:val="001B5A11"/>
    <w:rsid w:val="001B6435"/>
    <w:rsid w:val="001B659B"/>
    <w:rsid w:val="001B7033"/>
    <w:rsid w:val="001B708E"/>
    <w:rsid w:val="001B72DC"/>
    <w:rsid w:val="001B72E7"/>
    <w:rsid w:val="001C0838"/>
    <w:rsid w:val="001C0BD3"/>
    <w:rsid w:val="001C0CEC"/>
    <w:rsid w:val="001C1762"/>
    <w:rsid w:val="001C1BB3"/>
    <w:rsid w:val="001C23E8"/>
    <w:rsid w:val="001C27E7"/>
    <w:rsid w:val="001C29E3"/>
    <w:rsid w:val="001C2AA1"/>
    <w:rsid w:val="001C2E96"/>
    <w:rsid w:val="001C347A"/>
    <w:rsid w:val="001C34DC"/>
    <w:rsid w:val="001C3647"/>
    <w:rsid w:val="001C37A9"/>
    <w:rsid w:val="001C389D"/>
    <w:rsid w:val="001C3CB9"/>
    <w:rsid w:val="001C3CC6"/>
    <w:rsid w:val="001C3E4F"/>
    <w:rsid w:val="001C5661"/>
    <w:rsid w:val="001C614F"/>
    <w:rsid w:val="001C650E"/>
    <w:rsid w:val="001C656D"/>
    <w:rsid w:val="001C6572"/>
    <w:rsid w:val="001C66BA"/>
    <w:rsid w:val="001C67A8"/>
    <w:rsid w:val="001C7A02"/>
    <w:rsid w:val="001C7E8F"/>
    <w:rsid w:val="001C7E9B"/>
    <w:rsid w:val="001C7F1C"/>
    <w:rsid w:val="001D07A8"/>
    <w:rsid w:val="001D0E6E"/>
    <w:rsid w:val="001D1BDA"/>
    <w:rsid w:val="001D1C24"/>
    <w:rsid w:val="001D1F10"/>
    <w:rsid w:val="001D200C"/>
    <w:rsid w:val="001D2029"/>
    <w:rsid w:val="001D272D"/>
    <w:rsid w:val="001D2ABB"/>
    <w:rsid w:val="001D3743"/>
    <w:rsid w:val="001D4027"/>
    <w:rsid w:val="001D4717"/>
    <w:rsid w:val="001D4AC5"/>
    <w:rsid w:val="001D4F42"/>
    <w:rsid w:val="001D509A"/>
    <w:rsid w:val="001D5249"/>
    <w:rsid w:val="001D53AF"/>
    <w:rsid w:val="001D54EC"/>
    <w:rsid w:val="001D58A6"/>
    <w:rsid w:val="001D5D21"/>
    <w:rsid w:val="001D5EF8"/>
    <w:rsid w:val="001D6045"/>
    <w:rsid w:val="001D6A26"/>
    <w:rsid w:val="001D6DE8"/>
    <w:rsid w:val="001D7B08"/>
    <w:rsid w:val="001D7B87"/>
    <w:rsid w:val="001D7D1D"/>
    <w:rsid w:val="001D7DEA"/>
    <w:rsid w:val="001E028D"/>
    <w:rsid w:val="001E0870"/>
    <w:rsid w:val="001E112C"/>
    <w:rsid w:val="001E19B1"/>
    <w:rsid w:val="001E19CB"/>
    <w:rsid w:val="001E1B53"/>
    <w:rsid w:val="001E1D23"/>
    <w:rsid w:val="001E2050"/>
    <w:rsid w:val="001E2218"/>
    <w:rsid w:val="001E2DF7"/>
    <w:rsid w:val="001E36E8"/>
    <w:rsid w:val="001E390B"/>
    <w:rsid w:val="001E399C"/>
    <w:rsid w:val="001E3ABE"/>
    <w:rsid w:val="001E3B64"/>
    <w:rsid w:val="001E3F8C"/>
    <w:rsid w:val="001E41F1"/>
    <w:rsid w:val="001E4374"/>
    <w:rsid w:val="001E4987"/>
    <w:rsid w:val="001E4ACC"/>
    <w:rsid w:val="001E537C"/>
    <w:rsid w:val="001E5491"/>
    <w:rsid w:val="001E5665"/>
    <w:rsid w:val="001E5D78"/>
    <w:rsid w:val="001E5E1F"/>
    <w:rsid w:val="001E5E30"/>
    <w:rsid w:val="001E71A9"/>
    <w:rsid w:val="001E74A4"/>
    <w:rsid w:val="001E799C"/>
    <w:rsid w:val="001F0064"/>
    <w:rsid w:val="001F00E3"/>
    <w:rsid w:val="001F04A4"/>
    <w:rsid w:val="001F06DE"/>
    <w:rsid w:val="001F0932"/>
    <w:rsid w:val="001F09BA"/>
    <w:rsid w:val="001F109D"/>
    <w:rsid w:val="001F1E3F"/>
    <w:rsid w:val="001F1E6B"/>
    <w:rsid w:val="001F200C"/>
    <w:rsid w:val="001F2087"/>
    <w:rsid w:val="001F2594"/>
    <w:rsid w:val="001F27B2"/>
    <w:rsid w:val="001F30BA"/>
    <w:rsid w:val="001F322B"/>
    <w:rsid w:val="001F341A"/>
    <w:rsid w:val="001F3719"/>
    <w:rsid w:val="001F3909"/>
    <w:rsid w:val="001F39C3"/>
    <w:rsid w:val="001F4A9E"/>
    <w:rsid w:val="001F4EB6"/>
    <w:rsid w:val="001F5512"/>
    <w:rsid w:val="001F5C25"/>
    <w:rsid w:val="001F626C"/>
    <w:rsid w:val="001F6F34"/>
    <w:rsid w:val="001F71E4"/>
    <w:rsid w:val="001F7898"/>
    <w:rsid w:val="001F7C4D"/>
    <w:rsid w:val="002004D3"/>
    <w:rsid w:val="002006E3"/>
    <w:rsid w:val="002007A6"/>
    <w:rsid w:val="00200AA7"/>
    <w:rsid w:val="00201225"/>
    <w:rsid w:val="002019C2"/>
    <w:rsid w:val="00201D1E"/>
    <w:rsid w:val="00201E5F"/>
    <w:rsid w:val="002024BA"/>
    <w:rsid w:val="00202596"/>
    <w:rsid w:val="00203326"/>
    <w:rsid w:val="00203B8B"/>
    <w:rsid w:val="0020442C"/>
    <w:rsid w:val="0020634B"/>
    <w:rsid w:val="002064A4"/>
    <w:rsid w:val="002066B6"/>
    <w:rsid w:val="00206FF3"/>
    <w:rsid w:val="002071CE"/>
    <w:rsid w:val="002072F3"/>
    <w:rsid w:val="00207322"/>
    <w:rsid w:val="00207C79"/>
    <w:rsid w:val="00207D80"/>
    <w:rsid w:val="00207F03"/>
    <w:rsid w:val="00207FDA"/>
    <w:rsid w:val="00210250"/>
    <w:rsid w:val="00210AB3"/>
    <w:rsid w:val="00210E6F"/>
    <w:rsid w:val="00211125"/>
    <w:rsid w:val="002113BC"/>
    <w:rsid w:val="00211D99"/>
    <w:rsid w:val="002122E4"/>
    <w:rsid w:val="00212630"/>
    <w:rsid w:val="00212AD0"/>
    <w:rsid w:val="00212F07"/>
    <w:rsid w:val="00212F58"/>
    <w:rsid w:val="00213282"/>
    <w:rsid w:val="0021335D"/>
    <w:rsid w:val="00213EE4"/>
    <w:rsid w:val="00215195"/>
    <w:rsid w:val="002151E7"/>
    <w:rsid w:val="00215229"/>
    <w:rsid w:val="002157EB"/>
    <w:rsid w:val="00215964"/>
    <w:rsid w:val="00215988"/>
    <w:rsid w:val="00215D51"/>
    <w:rsid w:val="00215D7E"/>
    <w:rsid w:val="00216342"/>
    <w:rsid w:val="00216AE8"/>
    <w:rsid w:val="002179DB"/>
    <w:rsid w:val="00217A14"/>
    <w:rsid w:val="00217F11"/>
    <w:rsid w:val="00217F22"/>
    <w:rsid w:val="00220500"/>
    <w:rsid w:val="002205AB"/>
    <w:rsid w:val="002209D7"/>
    <w:rsid w:val="00220A47"/>
    <w:rsid w:val="00220BF6"/>
    <w:rsid w:val="00221386"/>
    <w:rsid w:val="00221594"/>
    <w:rsid w:val="002219F0"/>
    <w:rsid w:val="00221EA9"/>
    <w:rsid w:val="00222AC9"/>
    <w:rsid w:val="00222AD6"/>
    <w:rsid w:val="00222B1E"/>
    <w:rsid w:val="00222C22"/>
    <w:rsid w:val="0022301B"/>
    <w:rsid w:val="00223690"/>
    <w:rsid w:val="00223E02"/>
    <w:rsid w:val="00223F0C"/>
    <w:rsid w:val="00223FDC"/>
    <w:rsid w:val="0022434E"/>
    <w:rsid w:val="002245D6"/>
    <w:rsid w:val="002246B0"/>
    <w:rsid w:val="00224A2A"/>
    <w:rsid w:val="0022506C"/>
    <w:rsid w:val="00225B4E"/>
    <w:rsid w:val="00225B69"/>
    <w:rsid w:val="00225CA5"/>
    <w:rsid w:val="00225E3F"/>
    <w:rsid w:val="0022645D"/>
    <w:rsid w:val="00226E14"/>
    <w:rsid w:val="002275D2"/>
    <w:rsid w:val="002276AC"/>
    <w:rsid w:val="00230127"/>
    <w:rsid w:val="00230850"/>
    <w:rsid w:val="00230C8E"/>
    <w:rsid w:val="00230DFC"/>
    <w:rsid w:val="00231392"/>
    <w:rsid w:val="00231B90"/>
    <w:rsid w:val="00231D60"/>
    <w:rsid w:val="00231DAB"/>
    <w:rsid w:val="00231F90"/>
    <w:rsid w:val="0023226A"/>
    <w:rsid w:val="00232745"/>
    <w:rsid w:val="0023276E"/>
    <w:rsid w:val="0023315F"/>
    <w:rsid w:val="002333B3"/>
    <w:rsid w:val="00233619"/>
    <w:rsid w:val="00233820"/>
    <w:rsid w:val="00233B4A"/>
    <w:rsid w:val="00234128"/>
    <w:rsid w:val="00234379"/>
    <w:rsid w:val="00234416"/>
    <w:rsid w:val="00234485"/>
    <w:rsid w:val="0023483A"/>
    <w:rsid w:val="00234AD4"/>
    <w:rsid w:val="002357ED"/>
    <w:rsid w:val="00236F45"/>
    <w:rsid w:val="00237422"/>
    <w:rsid w:val="00237506"/>
    <w:rsid w:val="00237701"/>
    <w:rsid w:val="00237A3E"/>
    <w:rsid w:val="00237E51"/>
    <w:rsid w:val="00240473"/>
    <w:rsid w:val="002408D6"/>
    <w:rsid w:val="0024120C"/>
    <w:rsid w:val="002415BD"/>
    <w:rsid w:val="0024178B"/>
    <w:rsid w:val="00241962"/>
    <w:rsid w:val="0024290E"/>
    <w:rsid w:val="00242C98"/>
    <w:rsid w:val="002433B9"/>
    <w:rsid w:val="002435FD"/>
    <w:rsid w:val="00243F07"/>
    <w:rsid w:val="00244C32"/>
    <w:rsid w:val="00244ED6"/>
    <w:rsid w:val="002454B7"/>
    <w:rsid w:val="00245814"/>
    <w:rsid w:val="002458BE"/>
    <w:rsid w:val="002458EF"/>
    <w:rsid w:val="00245CCE"/>
    <w:rsid w:val="00246595"/>
    <w:rsid w:val="00246BED"/>
    <w:rsid w:val="0024721B"/>
    <w:rsid w:val="002478A6"/>
    <w:rsid w:val="00247BE4"/>
    <w:rsid w:val="00247D34"/>
    <w:rsid w:val="00250490"/>
    <w:rsid w:val="00250986"/>
    <w:rsid w:val="002509BD"/>
    <w:rsid w:val="002512DC"/>
    <w:rsid w:val="002512DD"/>
    <w:rsid w:val="002514C8"/>
    <w:rsid w:val="00251632"/>
    <w:rsid w:val="00251AD1"/>
    <w:rsid w:val="00251DF6"/>
    <w:rsid w:val="00252D9A"/>
    <w:rsid w:val="00253503"/>
    <w:rsid w:val="00253C2B"/>
    <w:rsid w:val="00253DE5"/>
    <w:rsid w:val="002542C8"/>
    <w:rsid w:val="0025430D"/>
    <w:rsid w:val="00254398"/>
    <w:rsid w:val="002543CC"/>
    <w:rsid w:val="00254416"/>
    <w:rsid w:val="00255226"/>
    <w:rsid w:val="002555FD"/>
    <w:rsid w:val="00255813"/>
    <w:rsid w:val="00255B5C"/>
    <w:rsid w:val="00255BDC"/>
    <w:rsid w:val="00255CA7"/>
    <w:rsid w:val="00255EDE"/>
    <w:rsid w:val="002575D7"/>
    <w:rsid w:val="00257638"/>
    <w:rsid w:val="00257749"/>
    <w:rsid w:val="002579A7"/>
    <w:rsid w:val="00257A86"/>
    <w:rsid w:val="00257D49"/>
    <w:rsid w:val="00257F80"/>
    <w:rsid w:val="00260116"/>
    <w:rsid w:val="00260332"/>
    <w:rsid w:val="00260424"/>
    <w:rsid w:val="00260CB9"/>
    <w:rsid w:val="00261071"/>
    <w:rsid w:val="002617D6"/>
    <w:rsid w:val="00261D36"/>
    <w:rsid w:val="00262996"/>
    <w:rsid w:val="002629DD"/>
    <w:rsid w:val="00263670"/>
    <w:rsid w:val="0026385D"/>
    <w:rsid w:val="00263A7F"/>
    <w:rsid w:val="00264CC0"/>
    <w:rsid w:val="00265611"/>
    <w:rsid w:val="00265651"/>
    <w:rsid w:val="002659FE"/>
    <w:rsid w:val="0026615E"/>
    <w:rsid w:val="002662A5"/>
    <w:rsid w:val="00266408"/>
    <w:rsid w:val="002668F6"/>
    <w:rsid w:val="00266CA1"/>
    <w:rsid w:val="00266D04"/>
    <w:rsid w:val="00266EF6"/>
    <w:rsid w:val="002672B1"/>
    <w:rsid w:val="002679B8"/>
    <w:rsid w:val="00267B88"/>
    <w:rsid w:val="00267CBE"/>
    <w:rsid w:val="002700A0"/>
    <w:rsid w:val="00270338"/>
    <w:rsid w:val="002706D2"/>
    <w:rsid w:val="00270787"/>
    <w:rsid w:val="002707BC"/>
    <w:rsid w:val="002716CF"/>
    <w:rsid w:val="00271981"/>
    <w:rsid w:val="00271B5E"/>
    <w:rsid w:val="00271CA1"/>
    <w:rsid w:val="00272079"/>
    <w:rsid w:val="0027207F"/>
    <w:rsid w:val="00272254"/>
    <w:rsid w:val="00273EBD"/>
    <w:rsid w:val="0027421E"/>
    <w:rsid w:val="002747D9"/>
    <w:rsid w:val="002749A5"/>
    <w:rsid w:val="00274AFD"/>
    <w:rsid w:val="00274F83"/>
    <w:rsid w:val="0027502E"/>
    <w:rsid w:val="0027504B"/>
    <w:rsid w:val="0027520E"/>
    <w:rsid w:val="00275B69"/>
    <w:rsid w:val="0027699C"/>
    <w:rsid w:val="00276A44"/>
    <w:rsid w:val="00276A91"/>
    <w:rsid w:val="002774A6"/>
    <w:rsid w:val="00277A52"/>
    <w:rsid w:val="00277DDF"/>
    <w:rsid w:val="00277EEE"/>
    <w:rsid w:val="00280251"/>
    <w:rsid w:val="00280B47"/>
    <w:rsid w:val="002816B9"/>
    <w:rsid w:val="0028193D"/>
    <w:rsid w:val="0028214E"/>
    <w:rsid w:val="0028277B"/>
    <w:rsid w:val="00282812"/>
    <w:rsid w:val="00283283"/>
    <w:rsid w:val="00283BFB"/>
    <w:rsid w:val="00283C23"/>
    <w:rsid w:val="00283F83"/>
    <w:rsid w:val="002841F1"/>
    <w:rsid w:val="00286207"/>
    <w:rsid w:val="002862AE"/>
    <w:rsid w:val="002863D5"/>
    <w:rsid w:val="00286658"/>
    <w:rsid w:val="002866F0"/>
    <w:rsid w:val="0028694F"/>
    <w:rsid w:val="00287A83"/>
    <w:rsid w:val="00287D91"/>
    <w:rsid w:val="002908C8"/>
    <w:rsid w:val="002908CE"/>
    <w:rsid w:val="00290B20"/>
    <w:rsid w:val="00290B4F"/>
    <w:rsid w:val="00290FBC"/>
    <w:rsid w:val="002913B8"/>
    <w:rsid w:val="002915B7"/>
    <w:rsid w:val="00291E51"/>
    <w:rsid w:val="00291FC6"/>
    <w:rsid w:val="002928F7"/>
    <w:rsid w:val="00292D6B"/>
    <w:rsid w:val="00292DF3"/>
    <w:rsid w:val="0029362C"/>
    <w:rsid w:val="00294161"/>
    <w:rsid w:val="002941B6"/>
    <w:rsid w:val="002947C2"/>
    <w:rsid w:val="002959CE"/>
    <w:rsid w:val="00295B7A"/>
    <w:rsid w:val="00295D02"/>
    <w:rsid w:val="00295E28"/>
    <w:rsid w:val="002965E2"/>
    <w:rsid w:val="00296CC1"/>
    <w:rsid w:val="00296E36"/>
    <w:rsid w:val="00296E6B"/>
    <w:rsid w:val="00297451"/>
    <w:rsid w:val="00297473"/>
    <w:rsid w:val="00297906"/>
    <w:rsid w:val="002A1665"/>
    <w:rsid w:val="002A2166"/>
    <w:rsid w:val="002A23C5"/>
    <w:rsid w:val="002A24EB"/>
    <w:rsid w:val="002A2993"/>
    <w:rsid w:val="002A2B1D"/>
    <w:rsid w:val="002A32BB"/>
    <w:rsid w:val="002A3E86"/>
    <w:rsid w:val="002A4428"/>
    <w:rsid w:val="002A515C"/>
    <w:rsid w:val="002A523A"/>
    <w:rsid w:val="002A6489"/>
    <w:rsid w:val="002A6AA0"/>
    <w:rsid w:val="002A6C6B"/>
    <w:rsid w:val="002B05CF"/>
    <w:rsid w:val="002B07B3"/>
    <w:rsid w:val="002B1259"/>
    <w:rsid w:val="002B18E7"/>
    <w:rsid w:val="002B1AF9"/>
    <w:rsid w:val="002B1F8F"/>
    <w:rsid w:val="002B2455"/>
    <w:rsid w:val="002B316F"/>
    <w:rsid w:val="002B3A4D"/>
    <w:rsid w:val="002B45AA"/>
    <w:rsid w:val="002B4743"/>
    <w:rsid w:val="002B5136"/>
    <w:rsid w:val="002B5B27"/>
    <w:rsid w:val="002B5D30"/>
    <w:rsid w:val="002B5E1D"/>
    <w:rsid w:val="002B628D"/>
    <w:rsid w:val="002B6835"/>
    <w:rsid w:val="002B6AE5"/>
    <w:rsid w:val="002B6BCD"/>
    <w:rsid w:val="002B76BB"/>
    <w:rsid w:val="002B7B57"/>
    <w:rsid w:val="002C01E3"/>
    <w:rsid w:val="002C06F1"/>
    <w:rsid w:val="002C0997"/>
    <w:rsid w:val="002C233C"/>
    <w:rsid w:val="002C2970"/>
    <w:rsid w:val="002C3163"/>
    <w:rsid w:val="002C3755"/>
    <w:rsid w:val="002C3D43"/>
    <w:rsid w:val="002C43AB"/>
    <w:rsid w:val="002C44CA"/>
    <w:rsid w:val="002C497B"/>
    <w:rsid w:val="002C497E"/>
    <w:rsid w:val="002C4D35"/>
    <w:rsid w:val="002C56D8"/>
    <w:rsid w:val="002C6460"/>
    <w:rsid w:val="002C65A6"/>
    <w:rsid w:val="002C6687"/>
    <w:rsid w:val="002C6938"/>
    <w:rsid w:val="002C6C09"/>
    <w:rsid w:val="002C6DA9"/>
    <w:rsid w:val="002C6E7C"/>
    <w:rsid w:val="002C6EC6"/>
    <w:rsid w:val="002D071A"/>
    <w:rsid w:val="002D2337"/>
    <w:rsid w:val="002D27D7"/>
    <w:rsid w:val="002D2D9E"/>
    <w:rsid w:val="002D3665"/>
    <w:rsid w:val="002D39A1"/>
    <w:rsid w:val="002D3CAD"/>
    <w:rsid w:val="002D445A"/>
    <w:rsid w:val="002D49C0"/>
    <w:rsid w:val="002D4B4A"/>
    <w:rsid w:val="002D586C"/>
    <w:rsid w:val="002D5D88"/>
    <w:rsid w:val="002D5E3C"/>
    <w:rsid w:val="002D6363"/>
    <w:rsid w:val="002D65C7"/>
    <w:rsid w:val="002D6BDE"/>
    <w:rsid w:val="002D7276"/>
    <w:rsid w:val="002D7685"/>
    <w:rsid w:val="002E000A"/>
    <w:rsid w:val="002E0753"/>
    <w:rsid w:val="002E092D"/>
    <w:rsid w:val="002E09DA"/>
    <w:rsid w:val="002E0D32"/>
    <w:rsid w:val="002E1055"/>
    <w:rsid w:val="002E1425"/>
    <w:rsid w:val="002E145D"/>
    <w:rsid w:val="002E17D8"/>
    <w:rsid w:val="002E1DC5"/>
    <w:rsid w:val="002E22E6"/>
    <w:rsid w:val="002E3803"/>
    <w:rsid w:val="002E3C54"/>
    <w:rsid w:val="002E3F12"/>
    <w:rsid w:val="002E4CA0"/>
    <w:rsid w:val="002E55E4"/>
    <w:rsid w:val="002E6B87"/>
    <w:rsid w:val="002E6C8C"/>
    <w:rsid w:val="002E719D"/>
    <w:rsid w:val="002E71D3"/>
    <w:rsid w:val="002E7D9C"/>
    <w:rsid w:val="002E7FAD"/>
    <w:rsid w:val="002F023D"/>
    <w:rsid w:val="002F047E"/>
    <w:rsid w:val="002F05F0"/>
    <w:rsid w:val="002F064B"/>
    <w:rsid w:val="002F10C9"/>
    <w:rsid w:val="002F11FE"/>
    <w:rsid w:val="002F14A2"/>
    <w:rsid w:val="002F1920"/>
    <w:rsid w:val="002F20E4"/>
    <w:rsid w:val="002F22AA"/>
    <w:rsid w:val="002F25AF"/>
    <w:rsid w:val="002F269A"/>
    <w:rsid w:val="002F2B5D"/>
    <w:rsid w:val="002F2D3B"/>
    <w:rsid w:val="002F2DF1"/>
    <w:rsid w:val="002F30CA"/>
    <w:rsid w:val="002F32C4"/>
    <w:rsid w:val="002F3473"/>
    <w:rsid w:val="002F37F0"/>
    <w:rsid w:val="002F389A"/>
    <w:rsid w:val="002F3D1D"/>
    <w:rsid w:val="002F41AD"/>
    <w:rsid w:val="002F4C87"/>
    <w:rsid w:val="002F6321"/>
    <w:rsid w:val="002F6659"/>
    <w:rsid w:val="002F69D3"/>
    <w:rsid w:val="002F6F3F"/>
    <w:rsid w:val="002F7041"/>
    <w:rsid w:val="002F744E"/>
    <w:rsid w:val="002F7FD1"/>
    <w:rsid w:val="00300ACD"/>
    <w:rsid w:val="00300EB2"/>
    <w:rsid w:val="00300FBA"/>
    <w:rsid w:val="00301C33"/>
    <w:rsid w:val="00302309"/>
    <w:rsid w:val="0030299D"/>
    <w:rsid w:val="00302FC2"/>
    <w:rsid w:val="00303418"/>
    <w:rsid w:val="003035AD"/>
    <w:rsid w:val="00304672"/>
    <w:rsid w:val="00304C4C"/>
    <w:rsid w:val="00304C99"/>
    <w:rsid w:val="00304F87"/>
    <w:rsid w:val="0030598F"/>
    <w:rsid w:val="00306377"/>
    <w:rsid w:val="00306786"/>
    <w:rsid w:val="003068BB"/>
    <w:rsid w:val="00306A71"/>
    <w:rsid w:val="003071A3"/>
    <w:rsid w:val="003071AE"/>
    <w:rsid w:val="00307585"/>
    <w:rsid w:val="00307748"/>
    <w:rsid w:val="00307F5E"/>
    <w:rsid w:val="00307FED"/>
    <w:rsid w:val="003106D7"/>
    <w:rsid w:val="00310844"/>
    <w:rsid w:val="0031087C"/>
    <w:rsid w:val="00310A1E"/>
    <w:rsid w:val="00311578"/>
    <w:rsid w:val="00311DBD"/>
    <w:rsid w:val="0031213C"/>
    <w:rsid w:val="00312591"/>
    <w:rsid w:val="003126E8"/>
    <w:rsid w:val="003127B2"/>
    <w:rsid w:val="003127BD"/>
    <w:rsid w:val="0031298D"/>
    <w:rsid w:val="00312BFA"/>
    <w:rsid w:val="003130C3"/>
    <w:rsid w:val="00313516"/>
    <w:rsid w:val="00314672"/>
    <w:rsid w:val="00314771"/>
    <w:rsid w:val="00315554"/>
    <w:rsid w:val="003157EA"/>
    <w:rsid w:val="00315E1D"/>
    <w:rsid w:val="0031641A"/>
    <w:rsid w:val="003164EF"/>
    <w:rsid w:val="00316E2C"/>
    <w:rsid w:val="00317033"/>
    <w:rsid w:val="00317D89"/>
    <w:rsid w:val="00320387"/>
    <w:rsid w:val="00320501"/>
    <w:rsid w:val="0032064E"/>
    <w:rsid w:val="0032067C"/>
    <w:rsid w:val="00320B8D"/>
    <w:rsid w:val="00321B37"/>
    <w:rsid w:val="00321E20"/>
    <w:rsid w:val="00322018"/>
    <w:rsid w:val="00322665"/>
    <w:rsid w:val="003235FD"/>
    <w:rsid w:val="00323B07"/>
    <w:rsid w:val="00323EF6"/>
    <w:rsid w:val="0032413B"/>
    <w:rsid w:val="00324C20"/>
    <w:rsid w:val="00324ED8"/>
    <w:rsid w:val="00324EF3"/>
    <w:rsid w:val="0032520F"/>
    <w:rsid w:val="00325515"/>
    <w:rsid w:val="00325584"/>
    <w:rsid w:val="003260E6"/>
    <w:rsid w:val="003262D8"/>
    <w:rsid w:val="0032638A"/>
    <w:rsid w:val="00326780"/>
    <w:rsid w:val="00326CEA"/>
    <w:rsid w:val="003278BF"/>
    <w:rsid w:val="00327FD3"/>
    <w:rsid w:val="00330520"/>
    <w:rsid w:val="003311D1"/>
    <w:rsid w:val="00331251"/>
    <w:rsid w:val="0033133D"/>
    <w:rsid w:val="00331686"/>
    <w:rsid w:val="00331AB3"/>
    <w:rsid w:val="00331B0D"/>
    <w:rsid w:val="0033241E"/>
    <w:rsid w:val="00332880"/>
    <w:rsid w:val="003329DC"/>
    <w:rsid w:val="00332A3B"/>
    <w:rsid w:val="00332E63"/>
    <w:rsid w:val="00333054"/>
    <w:rsid w:val="00333062"/>
    <w:rsid w:val="003340DC"/>
    <w:rsid w:val="003343B0"/>
    <w:rsid w:val="00334784"/>
    <w:rsid w:val="003350ED"/>
    <w:rsid w:val="0033529C"/>
    <w:rsid w:val="003354CD"/>
    <w:rsid w:val="00335F81"/>
    <w:rsid w:val="0033614A"/>
    <w:rsid w:val="00336502"/>
    <w:rsid w:val="0033686C"/>
    <w:rsid w:val="00336A6F"/>
    <w:rsid w:val="00336B78"/>
    <w:rsid w:val="00337D34"/>
    <w:rsid w:val="00340B71"/>
    <w:rsid w:val="00340E89"/>
    <w:rsid w:val="00340EBF"/>
    <w:rsid w:val="003411FD"/>
    <w:rsid w:val="003416BE"/>
    <w:rsid w:val="003417CF"/>
    <w:rsid w:val="00341876"/>
    <w:rsid w:val="00341EB4"/>
    <w:rsid w:val="00342AE6"/>
    <w:rsid w:val="00342B3E"/>
    <w:rsid w:val="00342CEF"/>
    <w:rsid w:val="00342D5C"/>
    <w:rsid w:val="00343420"/>
    <w:rsid w:val="003439B6"/>
    <w:rsid w:val="003440FD"/>
    <w:rsid w:val="003442B0"/>
    <w:rsid w:val="003451A4"/>
    <w:rsid w:val="003452A9"/>
    <w:rsid w:val="0034532F"/>
    <w:rsid w:val="00345E5B"/>
    <w:rsid w:val="00345F1C"/>
    <w:rsid w:val="0034617B"/>
    <w:rsid w:val="0034618E"/>
    <w:rsid w:val="00346442"/>
    <w:rsid w:val="003465C1"/>
    <w:rsid w:val="00346D69"/>
    <w:rsid w:val="00346E33"/>
    <w:rsid w:val="0034730B"/>
    <w:rsid w:val="00347449"/>
    <w:rsid w:val="003475CD"/>
    <w:rsid w:val="00347818"/>
    <w:rsid w:val="00347FE0"/>
    <w:rsid w:val="00350208"/>
    <w:rsid w:val="00350F2A"/>
    <w:rsid w:val="00351204"/>
    <w:rsid w:val="00351B37"/>
    <w:rsid w:val="00351D59"/>
    <w:rsid w:val="003527B2"/>
    <w:rsid w:val="003529B8"/>
    <w:rsid w:val="00352B3D"/>
    <w:rsid w:val="00352C37"/>
    <w:rsid w:val="00352EED"/>
    <w:rsid w:val="00353751"/>
    <w:rsid w:val="00354384"/>
    <w:rsid w:val="0035466A"/>
    <w:rsid w:val="00355557"/>
    <w:rsid w:val="0035574C"/>
    <w:rsid w:val="0035603D"/>
    <w:rsid w:val="0035625A"/>
    <w:rsid w:val="00356338"/>
    <w:rsid w:val="003564DE"/>
    <w:rsid w:val="003566FF"/>
    <w:rsid w:val="00356AE9"/>
    <w:rsid w:val="00356B60"/>
    <w:rsid w:val="00357A6F"/>
    <w:rsid w:val="00357D16"/>
    <w:rsid w:val="0036082C"/>
    <w:rsid w:val="00360BB3"/>
    <w:rsid w:val="00360CF3"/>
    <w:rsid w:val="003610D3"/>
    <w:rsid w:val="00361347"/>
    <w:rsid w:val="00361AF6"/>
    <w:rsid w:val="00361C4C"/>
    <w:rsid w:val="00362DBD"/>
    <w:rsid w:val="0036338C"/>
    <w:rsid w:val="00363852"/>
    <w:rsid w:val="00363A78"/>
    <w:rsid w:val="00363AA0"/>
    <w:rsid w:val="00364D7D"/>
    <w:rsid w:val="00364E8C"/>
    <w:rsid w:val="003650C4"/>
    <w:rsid w:val="00365743"/>
    <w:rsid w:val="00365767"/>
    <w:rsid w:val="00365BB0"/>
    <w:rsid w:val="0036647D"/>
    <w:rsid w:val="00366A81"/>
    <w:rsid w:val="00366B97"/>
    <w:rsid w:val="003674B3"/>
    <w:rsid w:val="00367D19"/>
    <w:rsid w:val="00370158"/>
    <w:rsid w:val="00370245"/>
    <w:rsid w:val="003705FE"/>
    <w:rsid w:val="00370C2A"/>
    <w:rsid w:val="0037105D"/>
    <w:rsid w:val="00371627"/>
    <w:rsid w:val="003718E3"/>
    <w:rsid w:val="00371EE3"/>
    <w:rsid w:val="0037285F"/>
    <w:rsid w:val="003728C0"/>
    <w:rsid w:val="00372920"/>
    <w:rsid w:val="00372C70"/>
    <w:rsid w:val="003735E2"/>
    <w:rsid w:val="0037386D"/>
    <w:rsid w:val="003739BE"/>
    <w:rsid w:val="00373EA6"/>
    <w:rsid w:val="003747D1"/>
    <w:rsid w:val="00374A4E"/>
    <w:rsid w:val="00374F90"/>
    <w:rsid w:val="00375052"/>
    <w:rsid w:val="00375734"/>
    <w:rsid w:val="003759B3"/>
    <w:rsid w:val="003759C8"/>
    <w:rsid w:val="00376590"/>
    <w:rsid w:val="003765D2"/>
    <w:rsid w:val="003767EF"/>
    <w:rsid w:val="00376966"/>
    <w:rsid w:val="00376ED2"/>
    <w:rsid w:val="00376F9D"/>
    <w:rsid w:val="003778C9"/>
    <w:rsid w:val="0038060E"/>
    <w:rsid w:val="003806B5"/>
    <w:rsid w:val="00381249"/>
    <w:rsid w:val="0038128F"/>
    <w:rsid w:val="00381905"/>
    <w:rsid w:val="00381E42"/>
    <w:rsid w:val="00382108"/>
    <w:rsid w:val="00382335"/>
    <w:rsid w:val="00382D5F"/>
    <w:rsid w:val="00383A80"/>
    <w:rsid w:val="00383F32"/>
    <w:rsid w:val="00384028"/>
    <w:rsid w:val="00384B16"/>
    <w:rsid w:val="00384FB1"/>
    <w:rsid w:val="00385386"/>
    <w:rsid w:val="003856DB"/>
    <w:rsid w:val="00385783"/>
    <w:rsid w:val="003865CA"/>
    <w:rsid w:val="00386E67"/>
    <w:rsid w:val="00387AA5"/>
    <w:rsid w:val="00387E1B"/>
    <w:rsid w:val="00387E78"/>
    <w:rsid w:val="003901C2"/>
    <w:rsid w:val="003903D3"/>
    <w:rsid w:val="003904A8"/>
    <w:rsid w:val="00390956"/>
    <w:rsid w:val="00390E9F"/>
    <w:rsid w:val="00390EAA"/>
    <w:rsid w:val="00391102"/>
    <w:rsid w:val="00391161"/>
    <w:rsid w:val="00391431"/>
    <w:rsid w:val="00391554"/>
    <w:rsid w:val="0039167C"/>
    <w:rsid w:val="0039183A"/>
    <w:rsid w:val="003925EC"/>
    <w:rsid w:val="00392DA6"/>
    <w:rsid w:val="00392DE4"/>
    <w:rsid w:val="00392F29"/>
    <w:rsid w:val="00393614"/>
    <w:rsid w:val="003936F2"/>
    <w:rsid w:val="00393707"/>
    <w:rsid w:val="00393783"/>
    <w:rsid w:val="00393873"/>
    <w:rsid w:val="003940CA"/>
    <w:rsid w:val="00394D01"/>
    <w:rsid w:val="00395007"/>
    <w:rsid w:val="0039607A"/>
    <w:rsid w:val="00396630"/>
    <w:rsid w:val="00396825"/>
    <w:rsid w:val="0039688D"/>
    <w:rsid w:val="00396E49"/>
    <w:rsid w:val="0039743D"/>
    <w:rsid w:val="0039753A"/>
    <w:rsid w:val="00397901"/>
    <w:rsid w:val="00397B78"/>
    <w:rsid w:val="003A06DF"/>
    <w:rsid w:val="003A06F6"/>
    <w:rsid w:val="003A0AA5"/>
    <w:rsid w:val="003A11DC"/>
    <w:rsid w:val="003A1369"/>
    <w:rsid w:val="003A1B19"/>
    <w:rsid w:val="003A28D9"/>
    <w:rsid w:val="003A297D"/>
    <w:rsid w:val="003A4876"/>
    <w:rsid w:val="003A48D5"/>
    <w:rsid w:val="003A4EF0"/>
    <w:rsid w:val="003A5104"/>
    <w:rsid w:val="003A51A7"/>
    <w:rsid w:val="003A5662"/>
    <w:rsid w:val="003A609A"/>
    <w:rsid w:val="003A67B7"/>
    <w:rsid w:val="003A76F1"/>
    <w:rsid w:val="003A7929"/>
    <w:rsid w:val="003A7986"/>
    <w:rsid w:val="003A7BFB"/>
    <w:rsid w:val="003A7CD3"/>
    <w:rsid w:val="003A7E9E"/>
    <w:rsid w:val="003A7F7F"/>
    <w:rsid w:val="003B012D"/>
    <w:rsid w:val="003B0815"/>
    <w:rsid w:val="003B08C9"/>
    <w:rsid w:val="003B1131"/>
    <w:rsid w:val="003B14D3"/>
    <w:rsid w:val="003B187A"/>
    <w:rsid w:val="003B1C9D"/>
    <w:rsid w:val="003B1DB5"/>
    <w:rsid w:val="003B1F53"/>
    <w:rsid w:val="003B1F56"/>
    <w:rsid w:val="003B21D9"/>
    <w:rsid w:val="003B2249"/>
    <w:rsid w:val="003B236E"/>
    <w:rsid w:val="003B26B2"/>
    <w:rsid w:val="003B2F2C"/>
    <w:rsid w:val="003B2FD4"/>
    <w:rsid w:val="003B3400"/>
    <w:rsid w:val="003B3CF2"/>
    <w:rsid w:val="003B427C"/>
    <w:rsid w:val="003B477E"/>
    <w:rsid w:val="003B48F4"/>
    <w:rsid w:val="003B5182"/>
    <w:rsid w:val="003B518E"/>
    <w:rsid w:val="003B5239"/>
    <w:rsid w:val="003B52B0"/>
    <w:rsid w:val="003B56A5"/>
    <w:rsid w:val="003B5921"/>
    <w:rsid w:val="003B5923"/>
    <w:rsid w:val="003B5F06"/>
    <w:rsid w:val="003B695B"/>
    <w:rsid w:val="003B7022"/>
    <w:rsid w:val="003B7116"/>
    <w:rsid w:val="003B7B20"/>
    <w:rsid w:val="003B7D4B"/>
    <w:rsid w:val="003C0107"/>
    <w:rsid w:val="003C016F"/>
    <w:rsid w:val="003C0DDE"/>
    <w:rsid w:val="003C14F7"/>
    <w:rsid w:val="003C16A7"/>
    <w:rsid w:val="003C16C3"/>
    <w:rsid w:val="003C2545"/>
    <w:rsid w:val="003C2688"/>
    <w:rsid w:val="003C2F35"/>
    <w:rsid w:val="003C3A38"/>
    <w:rsid w:val="003C4636"/>
    <w:rsid w:val="003C4F57"/>
    <w:rsid w:val="003C5329"/>
    <w:rsid w:val="003C5625"/>
    <w:rsid w:val="003C5C76"/>
    <w:rsid w:val="003C5F84"/>
    <w:rsid w:val="003C6879"/>
    <w:rsid w:val="003C6E8A"/>
    <w:rsid w:val="003C7437"/>
    <w:rsid w:val="003C7498"/>
    <w:rsid w:val="003D072B"/>
    <w:rsid w:val="003D0774"/>
    <w:rsid w:val="003D0F0C"/>
    <w:rsid w:val="003D135A"/>
    <w:rsid w:val="003D1ACD"/>
    <w:rsid w:val="003D1AD3"/>
    <w:rsid w:val="003D1FF7"/>
    <w:rsid w:val="003D22F7"/>
    <w:rsid w:val="003D25F7"/>
    <w:rsid w:val="003D29B9"/>
    <w:rsid w:val="003D2A5F"/>
    <w:rsid w:val="003D37D2"/>
    <w:rsid w:val="003D39A5"/>
    <w:rsid w:val="003D414F"/>
    <w:rsid w:val="003D432E"/>
    <w:rsid w:val="003D4D6C"/>
    <w:rsid w:val="003D4EA8"/>
    <w:rsid w:val="003D4FFC"/>
    <w:rsid w:val="003D500E"/>
    <w:rsid w:val="003D508F"/>
    <w:rsid w:val="003D5544"/>
    <w:rsid w:val="003D575C"/>
    <w:rsid w:val="003D5879"/>
    <w:rsid w:val="003D5C37"/>
    <w:rsid w:val="003D61E4"/>
    <w:rsid w:val="003D6447"/>
    <w:rsid w:val="003D6DC9"/>
    <w:rsid w:val="003D7E68"/>
    <w:rsid w:val="003E1296"/>
    <w:rsid w:val="003E162A"/>
    <w:rsid w:val="003E1983"/>
    <w:rsid w:val="003E1DE7"/>
    <w:rsid w:val="003E203F"/>
    <w:rsid w:val="003E268F"/>
    <w:rsid w:val="003E34E2"/>
    <w:rsid w:val="003E3882"/>
    <w:rsid w:val="003E3ABA"/>
    <w:rsid w:val="003E3CCA"/>
    <w:rsid w:val="003E3F04"/>
    <w:rsid w:val="003E3FBE"/>
    <w:rsid w:val="003E45C7"/>
    <w:rsid w:val="003E4724"/>
    <w:rsid w:val="003E4ECC"/>
    <w:rsid w:val="003E4F07"/>
    <w:rsid w:val="003E5419"/>
    <w:rsid w:val="003E5486"/>
    <w:rsid w:val="003E568E"/>
    <w:rsid w:val="003E5CD9"/>
    <w:rsid w:val="003E5F9D"/>
    <w:rsid w:val="003E663B"/>
    <w:rsid w:val="003E67A1"/>
    <w:rsid w:val="003E6A36"/>
    <w:rsid w:val="003E710B"/>
    <w:rsid w:val="003E79D3"/>
    <w:rsid w:val="003F0446"/>
    <w:rsid w:val="003F0666"/>
    <w:rsid w:val="003F0DA9"/>
    <w:rsid w:val="003F13F9"/>
    <w:rsid w:val="003F163F"/>
    <w:rsid w:val="003F1884"/>
    <w:rsid w:val="003F1C38"/>
    <w:rsid w:val="003F3495"/>
    <w:rsid w:val="003F3945"/>
    <w:rsid w:val="003F4293"/>
    <w:rsid w:val="003F4363"/>
    <w:rsid w:val="003F46C7"/>
    <w:rsid w:val="003F48AC"/>
    <w:rsid w:val="003F4C6F"/>
    <w:rsid w:val="003F4E30"/>
    <w:rsid w:val="003F509D"/>
    <w:rsid w:val="003F52D0"/>
    <w:rsid w:val="003F5347"/>
    <w:rsid w:val="003F54E9"/>
    <w:rsid w:val="003F573C"/>
    <w:rsid w:val="003F62A1"/>
    <w:rsid w:val="003F65D1"/>
    <w:rsid w:val="003F739A"/>
    <w:rsid w:val="003F7C97"/>
    <w:rsid w:val="004000B7"/>
    <w:rsid w:val="00400147"/>
    <w:rsid w:val="00400A75"/>
    <w:rsid w:val="00400B8A"/>
    <w:rsid w:val="00400F18"/>
    <w:rsid w:val="00401648"/>
    <w:rsid w:val="00401E1C"/>
    <w:rsid w:val="00402088"/>
    <w:rsid w:val="004029DE"/>
    <w:rsid w:val="00402A2D"/>
    <w:rsid w:val="00402DDD"/>
    <w:rsid w:val="00402F97"/>
    <w:rsid w:val="0040356F"/>
    <w:rsid w:val="004035EE"/>
    <w:rsid w:val="00403B47"/>
    <w:rsid w:val="0040416A"/>
    <w:rsid w:val="00404960"/>
    <w:rsid w:val="00404CAE"/>
    <w:rsid w:val="00405597"/>
    <w:rsid w:val="00405C55"/>
    <w:rsid w:val="004061CC"/>
    <w:rsid w:val="00406346"/>
    <w:rsid w:val="004065E5"/>
    <w:rsid w:val="004067FF"/>
    <w:rsid w:val="00406BFC"/>
    <w:rsid w:val="00407B87"/>
    <w:rsid w:val="00407C93"/>
    <w:rsid w:val="00410ABC"/>
    <w:rsid w:val="00410B0A"/>
    <w:rsid w:val="00411C55"/>
    <w:rsid w:val="00411E83"/>
    <w:rsid w:val="00412A80"/>
    <w:rsid w:val="00412C67"/>
    <w:rsid w:val="004137BD"/>
    <w:rsid w:val="004138D2"/>
    <w:rsid w:val="00413CB5"/>
    <w:rsid w:val="00413CE7"/>
    <w:rsid w:val="00413D00"/>
    <w:rsid w:val="004144AF"/>
    <w:rsid w:val="00414B81"/>
    <w:rsid w:val="00414BC0"/>
    <w:rsid w:val="00414DE3"/>
    <w:rsid w:val="00415298"/>
    <w:rsid w:val="004158A1"/>
    <w:rsid w:val="00415D8B"/>
    <w:rsid w:val="004163E0"/>
    <w:rsid w:val="00416682"/>
    <w:rsid w:val="00416A91"/>
    <w:rsid w:val="00417836"/>
    <w:rsid w:val="00417B6F"/>
    <w:rsid w:val="004201F9"/>
    <w:rsid w:val="00420DF4"/>
    <w:rsid w:val="00421EB0"/>
    <w:rsid w:val="00422956"/>
    <w:rsid w:val="00422B31"/>
    <w:rsid w:val="00423618"/>
    <w:rsid w:val="00423704"/>
    <w:rsid w:val="004239DF"/>
    <w:rsid w:val="004246C0"/>
    <w:rsid w:val="0042524C"/>
    <w:rsid w:val="00425D4A"/>
    <w:rsid w:val="004268F5"/>
    <w:rsid w:val="004272E5"/>
    <w:rsid w:val="00427380"/>
    <w:rsid w:val="00427426"/>
    <w:rsid w:val="00427847"/>
    <w:rsid w:val="00427EB5"/>
    <w:rsid w:val="00430324"/>
    <w:rsid w:val="00430A23"/>
    <w:rsid w:val="00430B93"/>
    <w:rsid w:val="0043124B"/>
    <w:rsid w:val="0043156E"/>
    <w:rsid w:val="00431BEF"/>
    <w:rsid w:val="00432212"/>
    <w:rsid w:val="0043228E"/>
    <w:rsid w:val="004326E1"/>
    <w:rsid w:val="00432A6B"/>
    <w:rsid w:val="0043352D"/>
    <w:rsid w:val="004339B1"/>
    <w:rsid w:val="00433DFC"/>
    <w:rsid w:val="00433E48"/>
    <w:rsid w:val="00434090"/>
    <w:rsid w:val="00434577"/>
    <w:rsid w:val="00434812"/>
    <w:rsid w:val="00434855"/>
    <w:rsid w:val="00434AE1"/>
    <w:rsid w:val="00434F34"/>
    <w:rsid w:val="004354E2"/>
    <w:rsid w:val="004366CD"/>
    <w:rsid w:val="00436BD2"/>
    <w:rsid w:val="00436F3A"/>
    <w:rsid w:val="00436FD6"/>
    <w:rsid w:val="00437177"/>
    <w:rsid w:val="0043767D"/>
    <w:rsid w:val="00440439"/>
    <w:rsid w:val="0044085B"/>
    <w:rsid w:val="00440B06"/>
    <w:rsid w:val="00440C47"/>
    <w:rsid w:val="00440EDD"/>
    <w:rsid w:val="004415AF"/>
    <w:rsid w:val="0044196D"/>
    <w:rsid w:val="0044198B"/>
    <w:rsid w:val="00441D09"/>
    <w:rsid w:val="00441DA7"/>
    <w:rsid w:val="00441E19"/>
    <w:rsid w:val="00441E8E"/>
    <w:rsid w:val="004428C3"/>
    <w:rsid w:val="00442DA2"/>
    <w:rsid w:val="00442DE7"/>
    <w:rsid w:val="00442FA8"/>
    <w:rsid w:val="004431B5"/>
    <w:rsid w:val="00443773"/>
    <w:rsid w:val="00443906"/>
    <w:rsid w:val="00443F0B"/>
    <w:rsid w:val="004442A4"/>
    <w:rsid w:val="00444DA8"/>
    <w:rsid w:val="004453CF"/>
    <w:rsid w:val="004455A0"/>
    <w:rsid w:val="00445828"/>
    <w:rsid w:val="00445B93"/>
    <w:rsid w:val="00445CEA"/>
    <w:rsid w:val="004460C6"/>
    <w:rsid w:val="00446295"/>
    <w:rsid w:val="00447104"/>
    <w:rsid w:val="00447243"/>
    <w:rsid w:val="0044729D"/>
    <w:rsid w:val="004479B8"/>
    <w:rsid w:val="004508E8"/>
    <w:rsid w:val="00450D84"/>
    <w:rsid w:val="004518E0"/>
    <w:rsid w:val="00452487"/>
    <w:rsid w:val="00452BB4"/>
    <w:rsid w:val="00453086"/>
    <w:rsid w:val="004549EC"/>
    <w:rsid w:val="00454D5C"/>
    <w:rsid w:val="00455860"/>
    <w:rsid w:val="00455B3A"/>
    <w:rsid w:val="00457955"/>
    <w:rsid w:val="00457B49"/>
    <w:rsid w:val="00457FF1"/>
    <w:rsid w:val="00460623"/>
    <w:rsid w:val="00461C89"/>
    <w:rsid w:val="00461D1B"/>
    <w:rsid w:val="00461D2E"/>
    <w:rsid w:val="00461DBE"/>
    <w:rsid w:val="004622F2"/>
    <w:rsid w:val="00462353"/>
    <w:rsid w:val="0046259E"/>
    <w:rsid w:val="0046371D"/>
    <w:rsid w:val="00463CA0"/>
    <w:rsid w:val="00463D83"/>
    <w:rsid w:val="00463EC0"/>
    <w:rsid w:val="0046414C"/>
    <w:rsid w:val="0046524E"/>
    <w:rsid w:val="0046566A"/>
    <w:rsid w:val="00465AE3"/>
    <w:rsid w:val="0046639A"/>
    <w:rsid w:val="00466FD0"/>
    <w:rsid w:val="0046738B"/>
    <w:rsid w:val="00467D1F"/>
    <w:rsid w:val="00471190"/>
    <w:rsid w:val="004711EF"/>
    <w:rsid w:val="004719F0"/>
    <w:rsid w:val="00471F70"/>
    <w:rsid w:val="00472065"/>
    <w:rsid w:val="0047246E"/>
    <w:rsid w:val="00472760"/>
    <w:rsid w:val="00472B46"/>
    <w:rsid w:val="00473001"/>
    <w:rsid w:val="00474E80"/>
    <w:rsid w:val="00474EEF"/>
    <w:rsid w:val="0047518D"/>
    <w:rsid w:val="00475436"/>
    <w:rsid w:val="004764DA"/>
    <w:rsid w:val="00476965"/>
    <w:rsid w:val="0047709C"/>
    <w:rsid w:val="0047795F"/>
    <w:rsid w:val="00481125"/>
    <w:rsid w:val="00481815"/>
    <w:rsid w:val="004819D9"/>
    <w:rsid w:val="00481C60"/>
    <w:rsid w:val="0048240B"/>
    <w:rsid w:val="0048251C"/>
    <w:rsid w:val="004830FB"/>
    <w:rsid w:val="004831C2"/>
    <w:rsid w:val="0048336E"/>
    <w:rsid w:val="004835A3"/>
    <w:rsid w:val="00483C85"/>
    <w:rsid w:val="00483DFA"/>
    <w:rsid w:val="00483F13"/>
    <w:rsid w:val="004841B0"/>
    <w:rsid w:val="004853C1"/>
    <w:rsid w:val="00485C43"/>
    <w:rsid w:val="00485C7E"/>
    <w:rsid w:val="00485D4A"/>
    <w:rsid w:val="00485F39"/>
    <w:rsid w:val="00486877"/>
    <w:rsid w:val="004868D2"/>
    <w:rsid w:val="00486982"/>
    <w:rsid w:val="00486D4A"/>
    <w:rsid w:val="004871FC"/>
    <w:rsid w:val="00487735"/>
    <w:rsid w:val="004879E3"/>
    <w:rsid w:val="004879F5"/>
    <w:rsid w:val="00487AAB"/>
    <w:rsid w:val="00487DFE"/>
    <w:rsid w:val="00490145"/>
    <w:rsid w:val="00490287"/>
    <w:rsid w:val="004905D0"/>
    <w:rsid w:val="00490BAC"/>
    <w:rsid w:val="00490FAB"/>
    <w:rsid w:val="004914D8"/>
    <w:rsid w:val="00491705"/>
    <w:rsid w:val="0049171C"/>
    <w:rsid w:val="0049229E"/>
    <w:rsid w:val="00492514"/>
    <w:rsid w:val="00492B50"/>
    <w:rsid w:val="00493034"/>
    <w:rsid w:val="00493139"/>
    <w:rsid w:val="004931E6"/>
    <w:rsid w:val="004946D4"/>
    <w:rsid w:val="00494FA2"/>
    <w:rsid w:val="0049541D"/>
    <w:rsid w:val="0049566D"/>
    <w:rsid w:val="00495749"/>
    <w:rsid w:val="00495A00"/>
    <w:rsid w:val="00495E61"/>
    <w:rsid w:val="00496B15"/>
    <w:rsid w:val="00497877"/>
    <w:rsid w:val="00497EB4"/>
    <w:rsid w:val="00497F51"/>
    <w:rsid w:val="004A028D"/>
    <w:rsid w:val="004A0A2F"/>
    <w:rsid w:val="004A13F2"/>
    <w:rsid w:val="004A1861"/>
    <w:rsid w:val="004A1ED3"/>
    <w:rsid w:val="004A21D0"/>
    <w:rsid w:val="004A2919"/>
    <w:rsid w:val="004A2F73"/>
    <w:rsid w:val="004A346C"/>
    <w:rsid w:val="004A3521"/>
    <w:rsid w:val="004A3533"/>
    <w:rsid w:val="004A3B88"/>
    <w:rsid w:val="004A4105"/>
    <w:rsid w:val="004A4E99"/>
    <w:rsid w:val="004A5493"/>
    <w:rsid w:val="004A6954"/>
    <w:rsid w:val="004A6CCD"/>
    <w:rsid w:val="004A72C0"/>
    <w:rsid w:val="004B01C9"/>
    <w:rsid w:val="004B0721"/>
    <w:rsid w:val="004B15D2"/>
    <w:rsid w:val="004B170F"/>
    <w:rsid w:val="004B1D2E"/>
    <w:rsid w:val="004B1EEB"/>
    <w:rsid w:val="004B2C8B"/>
    <w:rsid w:val="004B2D8E"/>
    <w:rsid w:val="004B2F3B"/>
    <w:rsid w:val="004B34BD"/>
    <w:rsid w:val="004B4D0C"/>
    <w:rsid w:val="004B5067"/>
    <w:rsid w:val="004B5C6A"/>
    <w:rsid w:val="004B6381"/>
    <w:rsid w:val="004B66CC"/>
    <w:rsid w:val="004B68E0"/>
    <w:rsid w:val="004B73EB"/>
    <w:rsid w:val="004B74C1"/>
    <w:rsid w:val="004B7782"/>
    <w:rsid w:val="004B7790"/>
    <w:rsid w:val="004B783F"/>
    <w:rsid w:val="004C2219"/>
    <w:rsid w:val="004C2241"/>
    <w:rsid w:val="004C2742"/>
    <w:rsid w:val="004C2C23"/>
    <w:rsid w:val="004C2EB9"/>
    <w:rsid w:val="004C3AD6"/>
    <w:rsid w:val="004C4C32"/>
    <w:rsid w:val="004C52DF"/>
    <w:rsid w:val="004C53D8"/>
    <w:rsid w:val="004C57E9"/>
    <w:rsid w:val="004C5872"/>
    <w:rsid w:val="004C58E4"/>
    <w:rsid w:val="004C6385"/>
    <w:rsid w:val="004C66F1"/>
    <w:rsid w:val="004C7412"/>
    <w:rsid w:val="004C754D"/>
    <w:rsid w:val="004C7937"/>
    <w:rsid w:val="004C7B83"/>
    <w:rsid w:val="004C7F29"/>
    <w:rsid w:val="004D0C84"/>
    <w:rsid w:val="004D0D39"/>
    <w:rsid w:val="004D0F00"/>
    <w:rsid w:val="004D0FA9"/>
    <w:rsid w:val="004D13BD"/>
    <w:rsid w:val="004D1CAF"/>
    <w:rsid w:val="004D221B"/>
    <w:rsid w:val="004D24C8"/>
    <w:rsid w:val="004D2A2E"/>
    <w:rsid w:val="004D384F"/>
    <w:rsid w:val="004D3ADB"/>
    <w:rsid w:val="004D3C23"/>
    <w:rsid w:val="004D40C6"/>
    <w:rsid w:val="004D4538"/>
    <w:rsid w:val="004D4A9F"/>
    <w:rsid w:val="004D4FB6"/>
    <w:rsid w:val="004D572F"/>
    <w:rsid w:val="004D6068"/>
    <w:rsid w:val="004D6815"/>
    <w:rsid w:val="004D6A28"/>
    <w:rsid w:val="004D7A24"/>
    <w:rsid w:val="004E0FCE"/>
    <w:rsid w:val="004E12D9"/>
    <w:rsid w:val="004E19EB"/>
    <w:rsid w:val="004E23A7"/>
    <w:rsid w:val="004E2554"/>
    <w:rsid w:val="004E25FA"/>
    <w:rsid w:val="004E2705"/>
    <w:rsid w:val="004E3064"/>
    <w:rsid w:val="004E3781"/>
    <w:rsid w:val="004E5418"/>
    <w:rsid w:val="004E578B"/>
    <w:rsid w:val="004E57A6"/>
    <w:rsid w:val="004E6578"/>
    <w:rsid w:val="004E6738"/>
    <w:rsid w:val="004E6B02"/>
    <w:rsid w:val="004E719F"/>
    <w:rsid w:val="004E766C"/>
    <w:rsid w:val="004E76F5"/>
    <w:rsid w:val="004E7948"/>
    <w:rsid w:val="004F038C"/>
    <w:rsid w:val="004F0A09"/>
    <w:rsid w:val="004F0DAF"/>
    <w:rsid w:val="004F1295"/>
    <w:rsid w:val="004F16E2"/>
    <w:rsid w:val="004F21EE"/>
    <w:rsid w:val="004F26B3"/>
    <w:rsid w:val="004F30E5"/>
    <w:rsid w:val="004F388F"/>
    <w:rsid w:val="004F40BE"/>
    <w:rsid w:val="004F47FD"/>
    <w:rsid w:val="004F49C2"/>
    <w:rsid w:val="004F4E86"/>
    <w:rsid w:val="004F4F30"/>
    <w:rsid w:val="004F600D"/>
    <w:rsid w:val="004F606A"/>
    <w:rsid w:val="004F621F"/>
    <w:rsid w:val="004F6373"/>
    <w:rsid w:val="004F63AD"/>
    <w:rsid w:val="004F6434"/>
    <w:rsid w:val="004F6E37"/>
    <w:rsid w:val="004F6E7A"/>
    <w:rsid w:val="004F759A"/>
    <w:rsid w:val="0050036C"/>
    <w:rsid w:val="00500441"/>
    <w:rsid w:val="00500C7A"/>
    <w:rsid w:val="00501006"/>
    <w:rsid w:val="0050101A"/>
    <w:rsid w:val="00502279"/>
    <w:rsid w:val="005023D0"/>
    <w:rsid w:val="00502572"/>
    <w:rsid w:val="00502710"/>
    <w:rsid w:val="00502C94"/>
    <w:rsid w:val="005030DB"/>
    <w:rsid w:val="00503D5E"/>
    <w:rsid w:val="00503E57"/>
    <w:rsid w:val="00503ECC"/>
    <w:rsid w:val="00504A54"/>
    <w:rsid w:val="00504BC8"/>
    <w:rsid w:val="00505528"/>
    <w:rsid w:val="005059E2"/>
    <w:rsid w:val="00505BA0"/>
    <w:rsid w:val="00505C31"/>
    <w:rsid w:val="00505CC2"/>
    <w:rsid w:val="00506FDC"/>
    <w:rsid w:val="00507669"/>
    <w:rsid w:val="00507831"/>
    <w:rsid w:val="00507AF0"/>
    <w:rsid w:val="00507FFE"/>
    <w:rsid w:val="0051016B"/>
    <w:rsid w:val="00510B56"/>
    <w:rsid w:val="005112DE"/>
    <w:rsid w:val="0051196D"/>
    <w:rsid w:val="00511CD1"/>
    <w:rsid w:val="00512129"/>
    <w:rsid w:val="0051234C"/>
    <w:rsid w:val="00512BBE"/>
    <w:rsid w:val="00512D6A"/>
    <w:rsid w:val="00513006"/>
    <w:rsid w:val="005135EA"/>
    <w:rsid w:val="005147F3"/>
    <w:rsid w:val="005148E1"/>
    <w:rsid w:val="00514955"/>
    <w:rsid w:val="00514C5A"/>
    <w:rsid w:val="00514D8A"/>
    <w:rsid w:val="00515826"/>
    <w:rsid w:val="005158F5"/>
    <w:rsid w:val="00516146"/>
    <w:rsid w:val="00516347"/>
    <w:rsid w:val="00516384"/>
    <w:rsid w:val="00516718"/>
    <w:rsid w:val="00517B5C"/>
    <w:rsid w:val="005202C4"/>
    <w:rsid w:val="005203BE"/>
    <w:rsid w:val="00520544"/>
    <w:rsid w:val="0052089B"/>
    <w:rsid w:val="005211C4"/>
    <w:rsid w:val="0052164A"/>
    <w:rsid w:val="00522156"/>
    <w:rsid w:val="00522C81"/>
    <w:rsid w:val="005234FA"/>
    <w:rsid w:val="00523BFE"/>
    <w:rsid w:val="00524457"/>
    <w:rsid w:val="00524804"/>
    <w:rsid w:val="00524CFF"/>
    <w:rsid w:val="00524E07"/>
    <w:rsid w:val="00525BC7"/>
    <w:rsid w:val="00525BF0"/>
    <w:rsid w:val="00525C2F"/>
    <w:rsid w:val="00525DB3"/>
    <w:rsid w:val="00526053"/>
    <w:rsid w:val="005263F7"/>
    <w:rsid w:val="00526671"/>
    <w:rsid w:val="00526E16"/>
    <w:rsid w:val="00527115"/>
    <w:rsid w:val="00527298"/>
    <w:rsid w:val="00527650"/>
    <w:rsid w:val="0052792F"/>
    <w:rsid w:val="005279E4"/>
    <w:rsid w:val="005302AD"/>
    <w:rsid w:val="005306DB"/>
    <w:rsid w:val="00530791"/>
    <w:rsid w:val="00531682"/>
    <w:rsid w:val="00531940"/>
    <w:rsid w:val="005323AF"/>
    <w:rsid w:val="00532432"/>
    <w:rsid w:val="005327FF"/>
    <w:rsid w:val="00532DA7"/>
    <w:rsid w:val="005332D7"/>
    <w:rsid w:val="0053346C"/>
    <w:rsid w:val="00533550"/>
    <w:rsid w:val="00533C6B"/>
    <w:rsid w:val="0053405F"/>
    <w:rsid w:val="00534218"/>
    <w:rsid w:val="0053447F"/>
    <w:rsid w:val="005346E8"/>
    <w:rsid w:val="005352ED"/>
    <w:rsid w:val="0053569A"/>
    <w:rsid w:val="00536850"/>
    <w:rsid w:val="00537430"/>
    <w:rsid w:val="005374E4"/>
    <w:rsid w:val="005374EF"/>
    <w:rsid w:val="0054064A"/>
    <w:rsid w:val="00540688"/>
    <w:rsid w:val="00540755"/>
    <w:rsid w:val="00540F47"/>
    <w:rsid w:val="00540FCB"/>
    <w:rsid w:val="00541579"/>
    <w:rsid w:val="00541D4C"/>
    <w:rsid w:val="00541F17"/>
    <w:rsid w:val="0054240E"/>
    <w:rsid w:val="005426AD"/>
    <w:rsid w:val="00542ED3"/>
    <w:rsid w:val="005431DD"/>
    <w:rsid w:val="0054380B"/>
    <w:rsid w:val="00543849"/>
    <w:rsid w:val="005442BC"/>
    <w:rsid w:val="0054460C"/>
    <w:rsid w:val="0054466D"/>
    <w:rsid w:val="00545876"/>
    <w:rsid w:val="00545F72"/>
    <w:rsid w:val="00546321"/>
    <w:rsid w:val="005468EB"/>
    <w:rsid w:val="0054695B"/>
    <w:rsid w:val="00547310"/>
    <w:rsid w:val="0054769B"/>
    <w:rsid w:val="00547B37"/>
    <w:rsid w:val="00547C2B"/>
    <w:rsid w:val="00547DFE"/>
    <w:rsid w:val="00550583"/>
    <w:rsid w:val="0055099C"/>
    <w:rsid w:val="00550A34"/>
    <w:rsid w:val="00550C47"/>
    <w:rsid w:val="00550FDA"/>
    <w:rsid w:val="00551191"/>
    <w:rsid w:val="00551292"/>
    <w:rsid w:val="00551390"/>
    <w:rsid w:val="00551560"/>
    <w:rsid w:val="00551ED9"/>
    <w:rsid w:val="0055200F"/>
    <w:rsid w:val="00552054"/>
    <w:rsid w:val="00552C55"/>
    <w:rsid w:val="005532CD"/>
    <w:rsid w:val="00553677"/>
    <w:rsid w:val="005541AD"/>
    <w:rsid w:val="00554842"/>
    <w:rsid w:val="00554C66"/>
    <w:rsid w:val="00554F56"/>
    <w:rsid w:val="00554FBA"/>
    <w:rsid w:val="00555005"/>
    <w:rsid w:val="00555070"/>
    <w:rsid w:val="005550E2"/>
    <w:rsid w:val="00555B20"/>
    <w:rsid w:val="00555EC8"/>
    <w:rsid w:val="00556607"/>
    <w:rsid w:val="00556E2F"/>
    <w:rsid w:val="00556EF2"/>
    <w:rsid w:val="00557908"/>
    <w:rsid w:val="00560A8F"/>
    <w:rsid w:val="00560ADE"/>
    <w:rsid w:val="00561031"/>
    <w:rsid w:val="005610D2"/>
    <w:rsid w:val="005612A7"/>
    <w:rsid w:val="00561EC2"/>
    <w:rsid w:val="00562802"/>
    <w:rsid w:val="00562EDA"/>
    <w:rsid w:val="00563106"/>
    <w:rsid w:val="00563155"/>
    <w:rsid w:val="00563A91"/>
    <w:rsid w:val="00563E2C"/>
    <w:rsid w:val="00564898"/>
    <w:rsid w:val="005657BC"/>
    <w:rsid w:val="00565DB5"/>
    <w:rsid w:val="005662C6"/>
    <w:rsid w:val="00566558"/>
    <w:rsid w:val="00566742"/>
    <w:rsid w:val="00566FFF"/>
    <w:rsid w:val="00567193"/>
    <w:rsid w:val="005677B6"/>
    <w:rsid w:val="00567B64"/>
    <w:rsid w:val="005704E6"/>
    <w:rsid w:val="00570677"/>
    <w:rsid w:val="0057170A"/>
    <w:rsid w:val="00571C9E"/>
    <w:rsid w:val="00572570"/>
    <w:rsid w:val="00572583"/>
    <w:rsid w:val="00572833"/>
    <w:rsid w:val="00572A4C"/>
    <w:rsid w:val="00572FF0"/>
    <w:rsid w:val="00573284"/>
    <w:rsid w:val="00573379"/>
    <w:rsid w:val="00573403"/>
    <w:rsid w:val="00573C42"/>
    <w:rsid w:val="00573DD4"/>
    <w:rsid w:val="005746FC"/>
    <w:rsid w:val="00574882"/>
    <w:rsid w:val="00575332"/>
    <w:rsid w:val="005753D5"/>
    <w:rsid w:val="00575913"/>
    <w:rsid w:val="00575F1E"/>
    <w:rsid w:val="005761F2"/>
    <w:rsid w:val="00577023"/>
    <w:rsid w:val="00577A61"/>
    <w:rsid w:val="0058010A"/>
    <w:rsid w:val="005802AB"/>
    <w:rsid w:val="0058033C"/>
    <w:rsid w:val="00580812"/>
    <w:rsid w:val="005815E2"/>
    <w:rsid w:val="00581A68"/>
    <w:rsid w:val="00581B00"/>
    <w:rsid w:val="0058212C"/>
    <w:rsid w:val="00582CAB"/>
    <w:rsid w:val="00582FD0"/>
    <w:rsid w:val="00583533"/>
    <w:rsid w:val="005836AF"/>
    <w:rsid w:val="005837AF"/>
    <w:rsid w:val="00583874"/>
    <w:rsid w:val="00583B93"/>
    <w:rsid w:val="0058454D"/>
    <w:rsid w:val="00584AF9"/>
    <w:rsid w:val="0058532E"/>
    <w:rsid w:val="005859E5"/>
    <w:rsid w:val="005860D6"/>
    <w:rsid w:val="005864FA"/>
    <w:rsid w:val="0058685A"/>
    <w:rsid w:val="00586956"/>
    <w:rsid w:val="00587838"/>
    <w:rsid w:val="00587942"/>
    <w:rsid w:val="00590164"/>
    <w:rsid w:val="005902F9"/>
    <w:rsid w:val="0059063D"/>
    <w:rsid w:val="005911F2"/>
    <w:rsid w:val="005915FC"/>
    <w:rsid w:val="00591628"/>
    <w:rsid w:val="00591A07"/>
    <w:rsid w:val="00591EB4"/>
    <w:rsid w:val="00592321"/>
    <w:rsid w:val="00592973"/>
    <w:rsid w:val="005929A6"/>
    <w:rsid w:val="005930D9"/>
    <w:rsid w:val="00593BDD"/>
    <w:rsid w:val="005952B1"/>
    <w:rsid w:val="00595861"/>
    <w:rsid w:val="00595AAD"/>
    <w:rsid w:val="005962DE"/>
    <w:rsid w:val="00597045"/>
    <w:rsid w:val="005A0DF4"/>
    <w:rsid w:val="005A1B4F"/>
    <w:rsid w:val="005A1F93"/>
    <w:rsid w:val="005A2454"/>
    <w:rsid w:val="005A2A9B"/>
    <w:rsid w:val="005A37C6"/>
    <w:rsid w:val="005A38F9"/>
    <w:rsid w:val="005A3AFD"/>
    <w:rsid w:val="005A3CCD"/>
    <w:rsid w:val="005A5820"/>
    <w:rsid w:val="005A5AB2"/>
    <w:rsid w:val="005A5CF2"/>
    <w:rsid w:val="005A5D60"/>
    <w:rsid w:val="005A6AD0"/>
    <w:rsid w:val="005B05C2"/>
    <w:rsid w:val="005B0A49"/>
    <w:rsid w:val="005B0D89"/>
    <w:rsid w:val="005B15C2"/>
    <w:rsid w:val="005B16F5"/>
    <w:rsid w:val="005B1831"/>
    <w:rsid w:val="005B2422"/>
    <w:rsid w:val="005B25EB"/>
    <w:rsid w:val="005B2BDC"/>
    <w:rsid w:val="005B3056"/>
    <w:rsid w:val="005B3177"/>
    <w:rsid w:val="005B3887"/>
    <w:rsid w:val="005B4071"/>
    <w:rsid w:val="005B472E"/>
    <w:rsid w:val="005B4A27"/>
    <w:rsid w:val="005B4C0C"/>
    <w:rsid w:val="005B5541"/>
    <w:rsid w:val="005B5E44"/>
    <w:rsid w:val="005B5F22"/>
    <w:rsid w:val="005B622A"/>
    <w:rsid w:val="005B6C6F"/>
    <w:rsid w:val="005B700F"/>
    <w:rsid w:val="005B70E5"/>
    <w:rsid w:val="005B7577"/>
    <w:rsid w:val="005B7A42"/>
    <w:rsid w:val="005B7C11"/>
    <w:rsid w:val="005B7CF7"/>
    <w:rsid w:val="005B7EAE"/>
    <w:rsid w:val="005B7F7F"/>
    <w:rsid w:val="005B7FE3"/>
    <w:rsid w:val="005C0023"/>
    <w:rsid w:val="005C0087"/>
    <w:rsid w:val="005C02CB"/>
    <w:rsid w:val="005C04B8"/>
    <w:rsid w:val="005C0ABE"/>
    <w:rsid w:val="005C0FCA"/>
    <w:rsid w:val="005C107E"/>
    <w:rsid w:val="005C16A4"/>
    <w:rsid w:val="005C1A47"/>
    <w:rsid w:val="005C25A5"/>
    <w:rsid w:val="005C28BE"/>
    <w:rsid w:val="005C2B2C"/>
    <w:rsid w:val="005C2BB9"/>
    <w:rsid w:val="005C2D51"/>
    <w:rsid w:val="005C2F46"/>
    <w:rsid w:val="005C319B"/>
    <w:rsid w:val="005C3662"/>
    <w:rsid w:val="005C3964"/>
    <w:rsid w:val="005C3D3D"/>
    <w:rsid w:val="005C487E"/>
    <w:rsid w:val="005C4B21"/>
    <w:rsid w:val="005C4B34"/>
    <w:rsid w:val="005C51DD"/>
    <w:rsid w:val="005C5490"/>
    <w:rsid w:val="005C57AA"/>
    <w:rsid w:val="005C5985"/>
    <w:rsid w:val="005C66F0"/>
    <w:rsid w:val="005C6B9F"/>
    <w:rsid w:val="005C6D7B"/>
    <w:rsid w:val="005C7286"/>
    <w:rsid w:val="005C75D6"/>
    <w:rsid w:val="005C7699"/>
    <w:rsid w:val="005C782D"/>
    <w:rsid w:val="005C7B79"/>
    <w:rsid w:val="005C7F18"/>
    <w:rsid w:val="005D01DA"/>
    <w:rsid w:val="005D050E"/>
    <w:rsid w:val="005D0696"/>
    <w:rsid w:val="005D0B59"/>
    <w:rsid w:val="005D116D"/>
    <w:rsid w:val="005D124A"/>
    <w:rsid w:val="005D1967"/>
    <w:rsid w:val="005D1CF3"/>
    <w:rsid w:val="005D22B8"/>
    <w:rsid w:val="005D2414"/>
    <w:rsid w:val="005D2B9B"/>
    <w:rsid w:val="005D3279"/>
    <w:rsid w:val="005D39A6"/>
    <w:rsid w:val="005D3B9E"/>
    <w:rsid w:val="005D4949"/>
    <w:rsid w:val="005D571A"/>
    <w:rsid w:val="005D59BB"/>
    <w:rsid w:val="005D6233"/>
    <w:rsid w:val="005D6CA1"/>
    <w:rsid w:val="005D6CA2"/>
    <w:rsid w:val="005D70E5"/>
    <w:rsid w:val="005D725D"/>
    <w:rsid w:val="005D7343"/>
    <w:rsid w:val="005D77CF"/>
    <w:rsid w:val="005D7BD2"/>
    <w:rsid w:val="005D7CC0"/>
    <w:rsid w:val="005D7D59"/>
    <w:rsid w:val="005E0245"/>
    <w:rsid w:val="005E0377"/>
    <w:rsid w:val="005E0BE1"/>
    <w:rsid w:val="005E0EFB"/>
    <w:rsid w:val="005E0FE6"/>
    <w:rsid w:val="005E1C24"/>
    <w:rsid w:val="005E1C81"/>
    <w:rsid w:val="005E1D8E"/>
    <w:rsid w:val="005E1F12"/>
    <w:rsid w:val="005E2050"/>
    <w:rsid w:val="005E26EF"/>
    <w:rsid w:val="005E2766"/>
    <w:rsid w:val="005E2C99"/>
    <w:rsid w:val="005E2FFC"/>
    <w:rsid w:val="005E325E"/>
    <w:rsid w:val="005E3883"/>
    <w:rsid w:val="005E4055"/>
    <w:rsid w:val="005E4410"/>
    <w:rsid w:val="005E4829"/>
    <w:rsid w:val="005E5362"/>
    <w:rsid w:val="005E5711"/>
    <w:rsid w:val="005E5E8F"/>
    <w:rsid w:val="005E603A"/>
    <w:rsid w:val="005E6168"/>
    <w:rsid w:val="005E6A78"/>
    <w:rsid w:val="005E70B1"/>
    <w:rsid w:val="005E726E"/>
    <w:rsid w:val="005E7CB6"/>
    <w:rsid w:val="005F04DA"/>
    <w:rsid w:val="005F0514"/>
    <w:rsid w:val="005F0BE9"/>
    <w:rsid w:val="005F139F"/>
    <w:rsid w:val="005F14B2"/>
    <w:rsid w:val="005F1DF7"/>
    <w:rsid w:val="005F1E65"/>
    <w:rsid w:val="005F202B"/>
    <w:rsid w:val="005F2943"/>
    <w:rsid w:val="005F3D66"/>
    <w:rsid w:val="005F554A"/>
    <w:rsid w:val="005F5815"/>
    <w:rsid w:val="005F5A62"/>
    <w:rsid w:val="005F5FE1"/>
    <w:rsid w:val="005F6B1E"/>
    <w:rsid w:val="005F6E26"/>
    <w:rsid w:val="00600946"/>
    <w:rsid w:val="006010A4"/>
    <w:rsid w:val="006010D4"/>
    <w:rsid w:val="0060140C"/>
    <w:rsid w:val="00602131"/>
    <w:rsid w:val="00602649"/>
    <w:rsid w:val="006028A2"/>
    <w:rsid w:val="00602E9E"/>
    <w:rsid w:val="006031AB"/>
    <w:rsid w:val="006034A7"/>
    <w:rsid w:val="006036AF"/>
    <w:rsid w:val="00603E0F"/>
    <w:rsid w:val="00604275"/>
    <w:rsid w:val="00604730"/>
    <w:rsid w:val="00604847"/>
    <w:rsid w:val="00604D12"/>
    <w:rsid w:val="00604D48"/>
    <w:rsid w:val="006052E9"/>
    <w:rsid w:val="00605710"/>
    <w:rsid w:val="006058CC"/>
    <w:rsid w:val="00606DD8"/>
    <w:rsid w:val="0060729D"/>
    <w:rsid w:val="00607C77"/>
    <w:rsid w:val="00607D29"/>
    <w:rsid w:val="00607E92"/>
    <w:rsid w:val="00610135"/>
    <w:rsid w:val="0061097C"/>
    <w:rsid w:val="00610C15"/>
    <w:rsid w:val="00610C80"/>
    <w:rsid w:val="00611234"/>
    <w:rsid w:val="0061131E"/>
    <w:rsid w:val="006116F2"/>
    <w:rsid w:val="006117AC"/>
    <w:rsid w:val="006121A2"/>
    <w:rsid w:val="0061247F"/>
    <w:rsid w:val="00612863"/>
    <w:rsid w:val="006134E7"/>
    <w:rsid w:val="00613C78"/>
    <w:rsid w:val="00613D72"/>
    <w:rsid w:val="0061448A"/>
    <w:rsid w:val="00614680"/>
    <w:rsid w:val="00614C8A"/>
    <w:rsid w:val="00614F18"/>
    <w:rsid w:val="0061502F"/>
    <w:rsid w:val="006151E0"/>
    <w:rsid w:val="0061557A"/>
    <w:rsid w:val="0061574F"/>
    <w:rsid w:val="006159E4"/>
    <w:rsid w:val="006167C6"/>
    <w:rsid w:val="00616853"/>
    <w:rsid w:val="00616A2E"/>
    <w:rsid w:val="00616B53"/>
    <w:rsid w:val="00617417"/>
    <w:rsid w:val="006177D1"/>
    <w:rsid w:val="0062093A"/>
    <w:rsid w:val="0062095B"/>
    <w:rsid w:val="00621C92"/>
    <w:rsid w:val="00622241"/>
    <w:rsid w:val="006222B3"/>
    <w:rsid w:val="0062314B"/>
    <w:rsid w:val="0062322C"/>
    <w:rsid w:val="006242BC"/>
    <w:rsid w:val="006249D1"/>
    <w:rsid w:val="00624F74"/>
    <w:rsid w:val="00625378"/>
    <w:rsid w:val="00626C0D"/>
    <w:rsid w:val="00627034"/>
    <w:rsid w:val="00627285"/>
    <w:rsid w:val="00627325"/>
    <w:rsid w:val="00627384"/>
    <w:rsid w:val="006274B4"/>
    <w:rsid w:val="0062751C"/>
    <w:rsid w:val="006276A9"/>
    <w:rsid w:val="006279AC"/>
    <w:rsid w:val="00627F4E"/>
    <w:rsid w:val="00631C31"/>
    <w:rsid w:val="006321A5"/>
    <w:rsid w:val="0063224E"/>
    <w:rsid w:val="00632DC7"/>
    <w:rsid w:val="00632DF4"/>
    <w:rsid w:val="00632E8A"/>
    <w:rsid w:val="00632EB5"/>
    <w:rsid w:val="00633CB5"/>
    <w:rsid w:val="006348A6"/>
    <w:rsid w:val="00634B45"/>
    <w:rsid w:val="00634B66"/>
    <w:rsid w:val="00634C37"/>
    <w:rsid w:val="00635498"/>
    <w:rsid w:val="006358D6"/>
    <w:rsid w:val="00635AD1"/>
    <w:rsid w:val="00635AEE"/>
    <w:rsid w:val="00635BC9"/>
    <w:rsid w:val="00636206"/>
    <w:rsid w:val="00636368"/>
    <w:rsid w:val="006365C0"/>
    <w:rsid w:val="0063662B"/>
    <w:rsid w:val="006368D3"/>
    <w:rsid w:val="00636F00"/>
    <w:rsid w:val="00637A9A"/>
    <w:rsid w:val="00640A85"/>
    <w:rsid w:val="00640D12"/>
    <w:rsid w:val="00640DFF"/>
    <w:rsid w:val="00640E2D"/>
    <w:rsid w:val="00641BD1"/>
    <w:rsid w:val="00642066"/>
    <w:rsid w:val="006424AD"/>
    <w:rsid w:val="006424E5"/>
    <w:rsid w:val="00643FC5"/>
    <w:rsid w:val="006446A5"/>
    <w:rsid w:val="00644AE7"/>
    <w:rsid w:val="00644BD6"/>
    <w:rsid w:val="00644EFF"/>
    <w:rsid w:val="0064558D"/>
    <w:rsid w:val="00645748"/>
    <w:rsid w:val="00646835"/>
    <w:rsid w:val="00646925"/>
    <w:rsid w:val="00646D37"/>
    <w:rsid w:val="00647397"/>
    <w:rsid w:val="00647726"/>
    <w:rsid w:val="006477A0"/>
    <w:rsid w:val="006478F4"/>
    <w:rsid w:val="00647AF3"/>
    <w:rsid w:val="00647CAE"/>
    <w:rsid w:val="00647D46"/>
    <w:rsid w:val="0065052A"/>
    <w:rsid w:val="00650700"/>
    <w:rsid w:val="0065071A"/>
    <w:rsid w:val="00650AD0"/>
    <w:rsid w:val="00650D4E"/>
    <w:rsid w:val="00650E77"/>
    <w:rsid w:val="00651140"/>
    <w:rsid w:val="006513CD"/>
    <w:rsid w:val="00651465"/>
    <w:rsid w:val="0065228F"/>
    <w:rsid w:val="00652825"/>
    <w:rsid w:val="00652ADC"/>
    <w:rsid w:val="00653279"/>
    <w:rsid w:val="00653866"/>
    <w:rsid w:val="00653926"/>
    <w:rsid w:val="00653BF4"/>
    <w:rsid w:val="00654020"/>
    <w:rsid w:val="0065463D"/>
    <w:rsid w:val="006550A4"/>
    <w:rsid w:val="006551B4"/>
    <w:rsid w:val="006558F6"/>
    <w:rsid w:val="00656511"/>
    <w:rsid w:val="00656584"/>
    <w:rsid w:val="00656666"/>
    <w:rsid w:val="0065692A"/>
    <w:rsid w:val="00656A83"/>
    <w:rsid w:val="00656AA9"/>
    <w:rsid w:val="006574C3"/>
    <w:rsid w:val="00657A34"/>
    <w:rsid w:val="00657B8D"/>
    <w:rsid w:val="00657EB8"/>
    <w:rsid w:val="00660409"/>
    <w:rsid w:val="006607CB"/>
    <w:rsid w:val="00660948"/>
    <w:rsid w:val="00660EF0"/>
    <w:rsid w:val="0066141D"/>
    <w:rsid w:val="00661FFA"/>
    <w:rsid w:val="00662717"/>
    <w:rsid w:val="00662A8C"/>
    <w:rsid w:val="00662AF3"/>
    <w:rsid w:val="00662B91"/>
    <w:rsid w:val="006630AB"/>
    <w:rsid w:val="006632B0"/>
    <w:rsid w:val="00663643"/>
    <w:rsid w:val="00663C8F"/>
    <w:rsid w:val="00663DF5"/>
    <w:rsid w:val="00664234"/>
    <w:rsid w:val="00664591"/>
    <w:rsid w:val="00664901"/>
    <w:rsid w:val="006649F4"/>
    <w:rsid w:val="00664F0E"/>
    <w:rsid w:val="00665933"/>
    <w:rsid w:val="006662B0"/>
    <w:rsid w:val="00666A8C"/>
    <w:rsid w:val="006673E3"/>
    <w:rsid w:val="006676DC"/>
    <w:rsid w:val="00667B06"/>
    <w:rsid w:val="006704AC"/>
    <w:rsid w:val="00670D6F"/>
    <w:rsid w:val="00670DD5"/>
    <w:rsid w:val="00671296"/>
    <w:rsid w:val="006720B1"/>
    <w:rsid w:val="00672711"/>
    <w:rsid w:val="00672E10"/>
    <w:rsid w:val="00672FCE"/>
    <w:rsid w:val="006730B1"/>
    <w:rsid w:val="006734C5"/>
    <w:rsid w:val="006740EF"/>
    <w:rsid w:val="006750AA"/>
    <w:rsid w:val="006755C2"/>
    <w:rsid w:val="00675884"/>
    <w:rsid w:val="006758E1"/>
    <w:rsid w:val="00675DC8"/>
    <w:rsid w:val="00675E41"/>
    <w:rsid w:val="00675F92"/>
    <w:rsid w:val="0067691F"/>
    <w:rsid w:val="00676D57"/>
    <w:rsid w:val="006772B6"/>
    <w:rsid w:val="00677371"/>
    <w:rsid w:val="0067751B"/>
    <w:rsid w:val="00677CEE"/>
    <w:rsid w:val="00680F2C"/>
    <w:rsid w:val="00681722"/>
    <w:rsid w:val="00681C0A"/>
    <w:rsid w:val="00682042"/>
    <w:rsid w:val="00682408"/>
    <w:rsid w:val="00682A8F"/>
    <w:rsid w:val="00682EF3"/>
    <w:rsid w:val="00683FFC"/>
    <w:rsid w:val="00684736"/>
    <w:rsid w:val="00684908"/>
    <w:rsid w:val="006852FC"/>
    <w:rsid w:val="006853D5"/>
    <w:rsid w:val="00685530"/>
    <w:rsid w:val="00685CF7"/>
    <w:rsid w:val="00685D13"/>
    <w:rsid w:val="00686188"/>
    <w:rsid w:val="00686926"/>
    <w:rsid w:val="006869AD"/>
    <w:rsid w:val="006869D1"/>
    <w:rsid w:val="006871CC"/>
    <w:rsid w:val="006876C7"/>
    <w:rsid w:val="006878F3"/>
    <w:rsid w:val="00687AE0"/>
    <w:rsid w:val="0069068E"/>
    <w:rsid w:val="00690875"/>
    <w:rsid w:val="00690A20"/>
    <w:rsid w:val="00690BA3"/>
    <w:rsid w:val="0069121E"/>
    <w:rsid w:val="00691346"/>
    <w:rsid w:val="00691AE8"/>
    <w:rsid w:val="00692057"/>
    <w:rsid w:val="006920CC"/>
    <w:rsid w:val="0069299D"/>
    <w:rsid w:val="00693033"/>
    <w:rsid w:val="006930A3"/>
    <w:rsid w:val="006933C9"/>
    <w:rsid w:val="00694463"/>
    <w:rsid w:val="0069446A"/>
    <w:rsid w:val="0069487F"/>
    <w:rsid w:val="00694CC4"/>
    <w:rsid w:val="00694D5D"/>
    <w:rsid w:val="00694D61"/>
    <w:rsid w:val="00694E59"/>
    <w:rsid w:val="00695478"/>
    <w:rsid w:val="006954F2"/>
    <w:rsid w:val="006955A5"/>
    <w:rsid w:val="006959E7"/>
    <w:rsid w:val="006960AC"/>
    <w:rsid w:val="0069644B"/>
    <w:rsid w:val="00696D1B"/>
    <w:rsid w:val="00696F88"/>
    <w:rsid w:val="00697000"/>
    <w:rsid w:val="0069733E"/>
    <w:rsid w:val="0069747C"/>
    <w:rsid w:val="006977CC"/>
    <w:rsid w:val="006A020E"/>
    <w:rsid w:val="006A034A"/>
    <w:rsid w:val="006A0539"/>
    <w:rsid w:val="006A09F0"/>
    <w:rsid w:val="006A0B0A"/>
    <w:rsid w:val="006A0FA6"/>
    <w:rsid w:val="006A1232"/>
    <w:rsid w:val="006A17F2"/>
    <w:rsid w:val="006A1830"/>
    <w:rsid w:val="006A2B52"/>
    <w:rsid w:val="006A3056"/>
    <w:rsid w:val="006A3230"/>
    <w:rsid w:val="006A35BD"/>
    <w:rsid w:val="006A369C"/>
    <w:rsid w:val="006A3874"/>
    <w:rsid w:val="006A3A40"/>
    <w:rsid w:val="006A3D5C"/>
    <w:rsid w:val="006A3E2A"/>
    <w:rsid w:val="006A4217"/>
    <w:rsid w:val="006A46A7"/>
    <w:rsid w:val="006A4A4E"/>
    <w:rsid w:val="006A5591"/>
    <w:rsid w:val="006A56DC"/>
    <w:rsid w:val="006A5A3F"/>
    <w:rsid w:val="006A5C86"/>
    <w:rsid w:val="006A60DA"/>
    <w:rsid w:val="006A7836"/>
    <w:rsid w:val="006B06D5"/>
    <w:rsid w:val="006B10AE"/>
    <w:rsid w:val="006B13E1"/>
    <w:rsid w:val="006B18D3"/>
    <w:rsid w:val="006B1CCC"/>
    <w:rsid w:val="006B1FBC"/>
    <w:rsid w:val="006B241F"/>
    <w:rsid w:val="006B264B"/>
    <w:rsid w:val="006B2FC9"/>
    <w:rsid w:val="006B3348"/>
    <w:rsid w:val="006B35C6"/>
    <w:rsid w:val="006B35FB"/>
    <w:rsid w:val="006B3728"/>
    <w:rsid w:val="006B3B11"/>
    <w:rsid w:val="006B400B"/>
    <w:rsid w:val="006B4713"/>
    <w:rsid w:val="006B4C45"/>
    <w:rsid w:val="006B53B5"/>
    <w:rsid w:val="006B5BDC"/>
    <w:rsid w:val="006B5D1A"/>
    <w:rsid w:val="006B65E5"/>
    <w:rsid w:val="006B681B"/>
    <w:rsid w:val="006B77EA"/>
    <w:rsid w:val="006C00FE"/>
    <w:rsid w:val="006C10ED"/>
    <w:rsid w:val="006C146A"/>
    <w:rsid w:val="006C15C3"/>
    <w:rsid w:val="006C252A"/>
    <w:rsid w:val="006C2711"/>
    <w:rsid w:val="006C27B4"/>
    <w:rsid w:val="006C34A1"/>
    <w:rsid w:val="006C3804"/>
    <w:rsid w:val="006C3997"/>
    <w:rsid w:val="006C3E81"/>
    <w:rsid w:val="006C4283"/>
    <w:rsid w:val="006C43FA"/>
    <w:rsid w:val="006C440D"/>
    <w:rsid w:val="006C5695"/>
    <w:rsid w:val="006C59F3"/>
    <w:rsid w:val="006C5FD2"/>
    <w:rsid w:val="006C62AA"/>
    <w:rsid w:val="006C64E5"/>
    <w:rsid w:val="006C6547"/>
    <w:rsid w:val="006C69F1"/>
    <w:rsid w:val="006C6F45"/>
    <w:rsid w:val="006D0DAB"/>
    <w:rsid w:val="006D1486"/>
    <w:rsid w:val="006D1AB2"/>
    <w:rsid w:val="006D239C"/>
    <w:rsid w:val="006D25C7"/>
    <w:rsid w:val="006D2A6E"/>
    <w:rsid w:val="006D2BFF"/>
    <w:rsid w:val="006D2C62"/>
    <w:rsid w:val="006D31C3"/>
    <w:rsid w:val="006D382F"/>
    <w:rsid w:val="006D384A"/>
    <w:rsid w:val="006D3AD7"/>
    <w:rsid w:val="006D408E"/>
    <w:rsid w:val="006D4365"/>
    <w:rsid w:val="006D4AB5"/>
    <w:rsid w:val="006D53C3"/>
    <w:rsid w:val="006D55BB"/>
    <w:rsid w:val="006D67EB"/>
    <w:rsid w:val="006D69F9"/>
    <w:rsid w:val="006D7219"/>
    <w:rsid w:val="006D78E6"/>
    <w:rsid w:val="006D79DB"/>
    <w:rsid w:val="006E042A"/>
    <w:rsid w:val="006E0CC1"/>
    <w:rsid w:val="006E11CA"/>
    <w:rsid w:val="006E159E"/>
    <w:rsid w:val="006E27F0"/>
    <w:rsid w:val="006E2A2D"/>
    <w:rsid w:val="006E2CBF"/>
    <w:rsid w:val="006E3091"/>
    <w:rsid w:val="006E3403"/>
    <w:rsid w:val="006E3408"/>
    <w:rsid w:val="006E3A53"/>
    <w:rsid w:val="006E3A57"/>
    <w:rsid w:val="006E3D1A"/>
    <w:rsid w:val="006E4AAB"/>
    <w:rsid w:val="006E4B6D"/>
    <w:rsid w:val="006E54E1"/>
    <w:rsid w:val="006E58F0"/>
    <w:rsid w:val="006E5C1E"/>
    <w:rsid w:val="006E60EC"/>
    <w:rsid w:val="006E6385"/>
    <w:rsid w:val="006E662D"/>
    <w:rsid w:val="006E6697"/>
    <w:rsid w:val="006E6DA8"/>
    <w:rsid w:val="006E72D4"/>
    <w:rsid w:val="006E73BD"/>
    <w:rsid w:val="006E75A7"/>
    <w:rsid w:val="006E79D5"/>
    <w:rsid w:val="006E7F17"/>
    <w:rsid w:val="006F08AE"/>
    <w:rsid w:val="006F0FF9"/>
    <w:rsid w:val="006F123C"/>
    <w:rsid w:val="006F158E"/>
    <w:rsid w:val="006F178B"/>
    <w:rsid w:val="006F1D3C"/>
    <w:rsid w:val="006F1DA9"/>
    <w:rsid w:val="006F2110"/>
    <w:rsid w:val="006F2884"/>
    <w:rsid w:val="006F292F"/>
    <w:rsid w:val="006F2C84"/>
    <w:rsid w:val="006F2E00"/>
    <w:rsid w:val="006F320B"/>
    <w:rsid w:val="006F3719"/>
    <w:rsid w:val="006F37D0"/>
    <w:rsid w:val="006F38FF"/>
    <w:rsid w:val="006F3D22"/>
    <w:rsid w:val="006F5576"/>
    <w:rsid w:val="006F58E4"/>
    <w:rsid w:val="006F600E"/>
    <w:rsid w:val="006F658D"/>
    <w:rsid w:val="006F65C9"/>
    <w:rsid w:val="006F65F3"/>
    <w:rsid w:val="006F73DC"/>
    <w:rsid w:val="007002D7"/>
    <w:rsid w:val="00700D3F"/>
    <w:rsid w:val="00700FC3"/>
    <w:rsid w:val="00701041"/>
    <w:rsid w:val="00701B3D"/>
    <w:rsid w:val="00702447"/>
    <w:rsid w:val="00702B46"/>
    <w:rsid w:val="00702C15"/>
    <w:rsid w:val="00702CA0"/>
    <w:rsid w:val="00702D05"/>
    <w:rsid w:val="00702D3F"/>
    <w:rsid w:val="00703165"/>
    <w:rsid w:val="007034E5"/>
    <w:rsid w:val="0070391A"/>
    <w:rsid w:val="00703B0C"/>
    <w:rsid w:val="00703C33"/>
    <w:rsid w:val="0070447D"/>
    <w:rsid w:val="0070487E"/>
    <w:rsid w:val="00704900"/>
    <w:rsid w:val="007049BA"/>
    <w:rsid w:val="00704BDA"/>
    <w:rsid w:val="00704DB3"/>
    <w:rsid w:val="0070533D"/>
    <w:rsid w:val="007057D7"/>
    <w:rsid w:val="00706343"/>
    <w:rsid w:val="00706532"/>
    <w:rsid w:val="007067CE"/>
    <w:rsid w:val="00706D1B"/>
    <w:rsid w:val="00710577"/>
    <w:rsid w:val="007107AB"/>
    <w:rsid w:val="0071086A"/>
    <w:rsid w:val="00710A82"/>
    <w:rsid w:val="00710E35"/>
    <w:rsid w:val="00710EED"/>
    <w:rsid w:val="00710EFA"/>
    <w:rsid w:val="00710F77"/>
    <w:rsid w:val="00711131"/>
    <w:rsid w:val="00711B33"/>
    <w:rsid w:val="00712196"/>
    <w:rsid w:val="00712493"/>
    <w:rsid w:val="007132FE"/>
    <w:rsid w:val="007133F3"/>
    <w:rsid w:val="00713B23"/>
    <w:rsid w:val="00713DBF"/>
    <w:rsid w:val="00713F0D"/>
    <w:rsid w:val="0071410C"/>
    <w:rsid w:val="00714154"/>
    <w:rsid w:val="007145C2"/>
    <w:rsid w:val="007147FD"/>
    <w:rsid w:val="00714898"/>
    <w:rsid w:val="007148E3"/>
    <w:rsid w:val="00715C81"/>
    <w:rsid w:val="00715EA4"/>
    <w:rsid w:val="00715F29"/>
    <w:rsid w:val="00716909"/>
    <w:rsid w:val="00716AC9"/>
    <w:rsid w:val="00717180"/>
    <w:rsid w:val="00717270"/>
    <w:rsid w:val="00720164"/>
    <w:rsid w:val="00720264"/>
    <w:rsid w:val="0072136D"/>
    <w:rsid w:val="00721417"/>
    <w:rsid w:val="00721DC5"/>
    <w:rsid w:val="00721EE7"/>
    <w:rsid w:val="0072216B"/>
    <w:rsid w:val="0072428F"/>
    <w:rsid w:val="007245D5"/>
    <w:rsid w:val="007246E8"/>
    <w:rsid w:val="00724D7B"/>
    <w:rsid w:val="0072531F"/>
    <w:rsid w:val="0072551A"/>
    <w:rsid w:val="00725729"/>
    <w:rsid w:val="00725A22"/>
    <w:rsid w:val="00725AA0"/>
    <w:rsid w:val="0072693B"/>
    <w:rsid w:val="00726CE6"/>
    <w:rsid w:val="0072786E"/>
    <w:rsid w:val="00727BE4"/>
    <w:rsid w:val="0073047B"/>
    <w:rsid w:val="00730984"/>
    <w:rsid w:val="00730EA3"/>
    <w:rsid w:val="00731071"/>
    <w:rsid w:val="00731270"/>
    <w:rsid w:val="00732059"/>
    <w:rsid w:val="0073218C"/>
    <w:rsid w:val="00732631"/>
    <w:rsid w:val="0073287B"/>
    <w:rsid w:val="00732EAB"/>
    <w:rsid w:val="007330D7"/>
    <w:rsid w:val="0073349C"/>
    <w:rsid w:val="0073376A"/>
    <w:rsid w:val="00733E1B"/>
    <w:rsid w:val="00733FC1"/>
    <w:rsid w:val="007341DF"/>
    <w:rsid w:val="0073466F"/>
    <w:rsid w:val="00734849"/>
    <w:rsid w:val="00734987"/>
    <w:rsid w:val="00734C7F"/>
    <w:rsid w:val="00735471"/>
    <w:rsid w:val="0073550C"/>
    <w:rsid w:val="007357F1"/>
    <w:rsid w:val="00735836"/>
    <w:rsid w:val="00735A8F"/>
    <w:rsid w:val="007362F8"/>
    <w:rsid w:val="0073642E"/>
    <w:rsid w:val="00736476"/>
    <w:rsid w:val="0073666D"/>
    <w:rsid w:val="00736D52"/>
    <w:rsid w:val="00736DF6"/>
    <w:rsid w:val="007372D5"/>
    <w:rsid w:val="007377C4"/>
    <w:rsid w:val="00737D95"/>
    <w:rsid w:val="0074018B"/>
    <w:rsid w:val="00740A38"/>
    <w:rsid w:val="00740FC4"/>
    <w:rsid w:val="0074234A"/>
    <w:rsid w:val="00742683"/>
    <w:rsid w:val="00742A95"/>
    <w:rsid w:val="0074364A"/>
    <w:rsid w:val="0074366F"/>
    <w:rsid w:val="007437AE"/>
    <w:rsid w:val="007437C6"/>
    <w:rsid w:val="00743B6B"/>
    <w:rsid w:val="00743EF3"/>
    <w:rsid w:val="0074406F"/>
    <w:rsid w:val="007444F7"/>
    <w:rsid w:val="00744920"/>
    <w:rsid w:val="00744E19"/>
    <w:rsid w:val="00745268"/>
    <w:rsid w:val="0074553D"/>
    <w:rsid w:val="0074553F"/>
    <w:rsid w:val="00746756"/>
    <w:rsid w:val="007468E4"/>
    <w:rsid w:val="00746E9A"/>
    <w:rsid w:val="00746FD1"/>
    <w:rsid w:val="00747456"/>
    <w:rsid w:val="00747DAB"/>
    <w:rsid w:val="0075049F"/>
    <w:rsid w:val="0075063F"/>
    <w:rsid w:val="007507DC"/>
    <w:rsid w:val="00750B9C"/>
    <w:rsid w:val="00750BE6"/>
    <w:rsid w:val="00750EC0"/>
    <w:rsid w:val="00751005"/>
    <w:rsid w:val="0075133B"/>
    <w:rsid w:val="007515B7"/>
    <w:rsid w:val="00751DBC"/>
    <w:rsid w:val="00751FEE"/>
    <w:rsid w:val="00752222"/>
    <w:rsid w:val="00752609"/>
    <w:rsid w:val="00752990"/>
    <w:rsid w:val="00752A11"/>
    <w:rsid w:val="00752B7C"/>
    <w:rsid w:val="00752D3A"/>
    <w:rsid w:val="00752F0C"/>
    <w:rsid w:val="00752FED"/>
    <w:rsid w:val="007530BF"/>
    <w:rsid w:val="0075343D"/>
    <w:rsid w:val="00753B34"/>
    <w:rsid w:val="00754414"/>
    <w:rsid w:val="0075441E"/>
    <w:rsid w:val="00754E10"/>
    <w:rsid w:val="00754E2B"/>
    <w:rsid w:val="00754FA9"/>
    <w:rsid w:val="00755668"/>
    <w:rsid w:val="00755D36"/>
    <w:rsid w:val="00755F9E"/>
    <w:rsid w:val="0075603F"/>
    <w:rsid w:val="00756E3A"/>
    <w:rsid w:val="00757DFE"/>
    <w:rsid w:val="00757E58"/>
    <w:rsid w:val="007600A2"/>
    <w:rsid w:val="007602A7"/>
    <w:rsid w:val="007605E9"/>
    <w:rsid w:val="00760DEC"/>
    <w:rsid w:val="00760F57"/>
    <w:rsid w:val="007619AD"/>
    <w:rsid w:val="00761ADE"/>
    <w:rsid w:val="00761CE2"/>
    <w:rsid w:val="00761E02"/>
    <w:rsid w:val="00761F36"/>
    <w:rsid w:val="007620AE"/>
    <w:rsid w:val="00762894"/>
    <w:rsid w:val="007630F9"/>
    <w:rsid w:val="00764225"/>
    <w:rsid w:val="007646E1"/>
    <w:rsid w:val="00764778"/>
    <w:rsid w:val="00764A93"/>
    <w:rsid w:val="00764CE1"/>
    <w:rsid w:val="00765421"/>
    <w:rsid w:val="0076546D"/>
    <w:rsid w:val="00765CC8"/>
    <w:rsid w:val="00765E9E"/>
    <w:rsid w:val="0076645A"/>
    <w:rsid w:val="00766479"/>
    <w:rsid w:val="00766A2B"/>
    <w:rsid w:val="007670F0"/>
    <w:rsid w:val="00770194"/>
    <w:rsid w:val="0077099C"/>
    <w:rsid w:val="00770B62"/>
    <w:rsid w:val="00770C60"/>
    <w:rsid w:val="00771D69"/>
    <w:rsid w:val="007726A7"/>
    <w:rsid w:val="007726F1"/>
    <w:rsid w:val="0077297B"/>
    <w:rsid w:val="00772D13"/>
    <w:rsid w:val="00772DE0"/>
    <w:rsid w:val="00772EEF"/>
    <w:rsid w:val="0077302C"/>
    <w:rsid w:val="00773BD6"/>
    <w:rsid w:val="007746AC"/>
    <w:rsid w:val="00774ED4"/>
    <w:rsid w:val="007754F9"/>
    <w:rsid w:val="00775C1B"/>
    <w:rsid w:val="00776223"/>
    <w:rsid w:val="00777465"/>
    <w:rsid w:val="00777CCA"/>
    <w:rsid w:val="00777CF3"/>
    <w:rsid w:val="00780611"/>
    <w:rsid w:val="007810AF"/>
    <w:rsid w:val="0078112D"/>
    <w:rsid w:val="0078131C"/>
    <w:rsid w:val="00781BEC"/>
    <w:rsid w:val="007826EE"/>
    <w:rsid w:val="007827F7"/>
    <w:rsid w:val="007832CA"/>
    <w:rsid w:val="007832FD"/>
    <w:rsid w:val="00783431"/>
    <w:rsid w:val="00783E39"/>
    <w:rsid w:val="0078432E"/>
    <w:rsid w:val="007848B7"/>
    <w:rsid w:val="007857D8"/>
    <w:rsid w:val="00785A27"/>
    <w:rsid w:val="00786000"/>
    <w:rsid w:val="0078603F"/>
    <w:rsid w:val="00786356"/>
    <w:rsid w:val="007863F6"/>
    <w:rsid w:val="00786FB4"/>
    <w:rsid w:val="007877A2"/>
    <w:rsid w:val="00787E23"/>
    <w:rsid w:val="00787E3B"/>
    <w:rsid w:val="0079011A"/>
    <w:rsid w:val="007902D9"/>
    <w:rsid w:val="00790E56"/>
    <w:rsid w:val="00791975"/>
    <w:rsid w:val="00791CB5"/>
    <w:rsid w:val="00791D29"/>
    <w:rsid w:val="007923C3"/>
    <w:rsid w:val="00792445"/>
    <w:rsid w:val="00792B3E"/>
    <w:rsid w:val="00792B7C"/>
    <w:rsid w:val="00792C75"/>
    <w:rsid w:val="00792C99"/>
    <w:rsid w:val="00793092"/>
    <w:rsid w:val="00793324"/>
    <w:rsid w:val="0079343F"/>
    <w:rsid w:val="0079349E"/>
    <w:rsid w:val="00793C1D"/>
    <w:rsid w:val="00793E12"/>
    <w:rsid w:val="0079407E"/>
    <w:rsid w:val="007941CF"/>
    <w:rsid w:val="00794461"/>
    <w:rsid w:val="007944AB"/>
    <w:rsid w:val="007947EF"/>
    <w:rsid w:val="00795037"/>
    <w:rsid w:val="00795146"/>
    <w:rsid w:val="007956B4"/>
    <w:rsid w:val="007958B9"/>
    <w:rsid w:val="00795B34"/>
    <w:rsid w:val="00795C32"/>
    <w:rsid w:val="00795C95"/>
    <w:rsid w:val="00795D15"/>
    <w:rsid w:val="00796059"/>
    <w:rsid w:val="007960C5"/>
    <w:rsid w:val="007961E3"/>
    <w:rsid w:val="00796A18"/>
    <w:rsid w:val="0079736B"/>
    <w:rsid w:val="007974C2"/>
    <w:rsid w:val="0079786B"/>
    <w:rsid w:val="00797C4C"/>
    <w:rsid w:val="00797E04"/>
    <w:rsid w:val="007A0F25"/>
    <w:rsid w:val="007A1B22"/>
    <w:rsid w:val="007A1B32"/>
    <w:rsid w:val="007A1B42"/>
    <w:rsid w:val="007A1C55"/>
    <w:rsid w:val="007A1FB0"/>
    <w:rsid w:val="007A2129"/>
    <w:rsid w:val="007A22BD"/>
    <w:rsid w:val="007A22CE"/>
    <w:rsid w:val="007A2D8C"/>
    <w:rsid w:val="007A3314"/>
    <w:rsid w:val="007A3474"/>
    <w:rsid w:val="007A3801"/>
    <w:rsid w:val="007A380B"/>
    <w:rsid w:val="007A3B1F"/>
    <w:rsid w:val="007A3F6E"/>
    <w:rsid w:val="007A4605"/>
    <w:rsid w:val="007A4C89"/>
    <w:rsid w:val="007A4E4B"/>
    <w:rsid w:val="007A5643"/>
    <w:rsid w:val="007A5AA9"/>
    <w:rsid w:val="007A6040"/>
    <w:rsid w:val="007A68BF"/>
    <w:rsid w:val="007A7007"/>
    <w:rsid w:val="007A7026"/>
    <w:rsid w:val="007A7A53"/>
    <w:rsid w:val="007A7ACB"/>
    <w:rsid w:val="007A7ECD"/>
    <w:rsid w:val="007B07E9"/>
    <w:rsid w:val="007B0E3C"/>
    <w:rsid w:val="007B2463"/>
    <w:rsid w:val="007B2ED9"/>
    <w:rsid w:val="007B2F6E"/>
    <w:rsid w:val="007B2F7C"/>
    <w:rsid w:val="007B3011"/>
    <w:rsid w:val="007B3431"/>
    <w:rsid w:val="007B34A4"/>
    <w:rsid w:val="007B3E89"/>
    <w:rsid w:val="007B3ECA"/>
    <w:rsid w:val="007B4285"/>
    <w:rsid w:val="007B4980"/>
    <w:rsid w:val="007B4C42"/>
    <w:rsid w:val="007B570B"/>
    <w:rsid w:val="007B68D2"/>
    <w:rsid w:val="007B692F"/>
    <w:rsid w:val="007B699A"/>
    <w:rsid w:val="007B6AC8"/>
    <w:rsid w:val="007B74A3"/>
    <w:rsid w:val="007B75FE"/>
    <w:rsid w:val="007B7B12"/>
    <w:rsid w:val="007B7E8C"/>
    <w:rsid w:val="007C0160"/>
    <w:rsid w:val="007C0740"/>
    <w:rsid w:val="007C0875"/>
    <w:rsid w:val="007C0B01"/>
    <w:rsid w:val="007C103D"/>
    <w:rsid w:val="007C14EE"/>
    <w:rsid w:val="007C1537"/>
    <w:rsid w:val="007C19F1"/>
    <w:rsid w:val="007C2825"/>
    <w:rsid w:val="007C2D23"/>
    <w:rsid w:val="007C326F"/>
    <w:rsid w:val="007C37E2"/>
    <w:rsid w:val="007C44D5"/>
    <w:rsid w:val="007C4A76"/>
    <w:rsid w:val="007C4F97"/>
    <w:rsid w:val="007C53D3"/>
    <w:rsid w:val="007C5C32"/>
    <w:rsid w:val="007C5CF0"/>
    <w:rsid w:val="007C5E33"/>
    <w:rsid w:val="007C607B"/>
    <w:rsid w:val="007C61DB"/>
    <w:rsid w:val="007C6201"/>
    <w:rsid w:val="007C6401"/>
    <w:rsid w:val="007C6553"/>
    <w:rsid w:val="007C6DA4"/>
    <w:rsid w:val="007C7AD8"/>
    <w:rsid w:val="007C7CF6"/>
    <w:rsid w:val="007C7E48"/>
    <w:rsid w:val="007D011A"/>
    <w:rsid w:val="007D05EE"/>
    <w:rsid w:val="007D07E1"/>
    <w:rsid w:val="007D09FB"/>
    <w:rsid w:val="007D214A"/>
    <w:rsid w:val="007D26C1"/>
    <w:rsid w:val="007D2A74"/>
    <w:rsid w:val="007D2D68"/>
    <w:rsid w:val="007D2E32"/>
    <w:rsid w:val="007D3732"/>
    <w:rsid w:val="007D38AB"/>
    <w:rsid w:val="007D3DD5"/>
    <w:rsid w:val="007D42F7"/>
    <w:rsid w:val="007D48CF"/>
    <w:rsid w:val="007D4D92"/>
    <w:rsid w:val="007D5554"/>
    <w:rsid w:val="007D55A4"/>
    <w:rsid w:val="007D57C7"/>
    <w:rsid w:val="007D5998"/>
    <w:rsid w:val="007D5F98"/>
    <w:rsid w:val="007D6229"/>
    <w:rsid w:val="007D630E"/>
    <w:rsid w:val="007D6672"/>
    <w:rsid w:val="007D69DB"/>
    <w:rsid w:val="007D6E1E"/>
    <w:rsid w:val="007D726E"/>
    <w:rsid w:val="007D7353"/>
    <w:rsid w:val="007D77FB"/>
    <w:rsid w:val="007E0487"/>
    <w:rsid w:val="007E0579"/>
    <w:rsid w:val="007E0849"/>
    <w:rsid w:val="007E0C31"/>
    <w:rsid w:val="007E0DD3"/>
    <w:rsid w:val="007E18E9"/>
    <w:rsid w:val="007E232D"/>
    <w:rsid w:val="007E25F0"/>
    <w:rsid w:val="007E28A7"/>
    <w:rsid w:val="007E28E0"/>
    <w:rsid w:val="007E28E3"/>
    <w:rsid w:val="007E32EB"/>
    <w:rsid w:val="007E3354"/>
    <w:rsid w:val="007E34E3"/>
    <w:rsid w:val="007E379D"/>
    <w:rsid w:val="007E3A89"/>
    <w:rsid w:val="007E3B1E"/>
    <w:rsid w:val="007E3DB5"/>
    <w:rsid w:val="007E3ED4"/>
    <w:rsid w:val="007E4A18"/>
    <w:rsid w:val="007E4B8C"/>
    <w:rsid w:val="007E4FC6"/>
    <w:rsid w:val="007E5125"/>
    <w:rsid w:val="007E5F5F"/>
    <w:rsid w:val="007E66C3"/>
    <w:rsid w:val="007E6E66"/>
    <w:rsid w:val="007E70E0"/>
    <w:rsid w:val="007E7153"/>
    <w:rsid w:val="007E76AE"/>
    <w:rsid w:val="007E7858"/>
    <w:rsid w:val="007F07A7"/>
    <w:rsid w:val="007F0C26"/>
    <w:rsid w:val="007F1215"/>
    <w:rsid w:val="007F1254"/>
    <w:rsid w:val="007F1671"/>
    <w:rsid w:val="007F22EA"/>
    <w:rsid w:val="007F24C0"/>
    <w:rsid w:val="007F27C2"/>
    <w:rsid w:val="007F2980"/>
    <w:rsid w:val="007F2CE5"/>
    <w:rsid w:val="007F2CE7"/>
    <w:rsid w:val="007F3133"/>
    <w:rsid w:val="007F378B"/>
    <w:rsid w:val="007F3B77"/>
    <w:rsid w:val="007F43AF"/>
    <w:rsid w:val="007F4E39"/>
    <w:rsid w:val="007F5C28"/>
    <w:rsid w:val="007F6371"/>
    <w:rsid w:val="007F69A3"/>
    <w:rsid w:val="007F70A4"/>
    <w:rsid w:val="007F7177"/>
    <w:rsid w:val="007F72B6"/>
    <w:rsid w:val="007F7471"/>
    <w:rsid w:val="007F750B"/>
    <w:rsid w:val="0080131A"/>
    <w:rsid w:val="0080140F"/>
    <w:rsid w:val="00801512"/>
    <w:rsid w:val="00801900"/>
    <w:rsid w:val="00801A7B"/>
    <w:rsid w:val="008021B6"/>
    <w:rsid w:val="00802C2D"/>
    <w:rsid w:val="0080341B"/>
    <w:rsid w:val="00803B07"/>
    <w:rsid w:val="00804A2A"/>
    <w:rsid w:val="00804E21"/>
    <w:rsid w:val="00804EC6"/>
    <w:rsid w:val="00805355"/>
    <w:rsid w:val="00805B99"/>
    <w:rsid w:val="00805E6E"/>
    <w:rsid w:val="008062AC"/>
    <w:rsid w:val="00806376"/>
    <w:rsid w:val="00806FEC"/>
    <w:rsid w:val="00810015"/>
    <w:rsid w:val="00810210"/>
    <w:rsid w:val="00810E22"/>
    <w:rsid w:val="00811546"/>
    <w:rsid w:val="00811BDE"/>
    <w:rsid w:val="00811D25"/>
    <w:rsid w:val="00811F6D"/>
    <w:rsid w:val="0081211E"/>
    <w:rsid w:val="0081243D"/>
    <w:rsid w:val="008124B3"/>
    <w:rsid w:val="00812818"/>
    <w:rsid w:val="008134ED"/>
    <w:rsid w:val="00813673"/>
    <w:rsid w:val="00813D65"/>
    <w:rsid w:val="00813E3A"/>
    <w:rsid w:val="008150FA"/>
    <w:rsid w:val="0081522A"/>
    <w:rsid w:val="008156C7"/>
    <w:rsid w:val="00815B97"/>
    <w:rsid w:val="008166EF"/>
    <w:rsid w:val="00816792"/>
    <w:rsid w:val="00817033"/>
    <w:rsid w:val="0081758E"/>
    <w:rsid w:val="00817678"/>
    <w:rsid w:val="00817703"/>
    <w:rsid w:val="008200CA"/>
    <w:rsid w:val="00820ECA"/>
    <w:rsid w:val="008216E6"/>
    <w:rsid w:val="00822A87"/>
    <w:rsid w:val="00822CDE"/>
    <w:rsid w:val="00822EB2"/>
    <w:rsid w:val="008234C4"/>
    <w:rsid w:val="008238C5"/>
    <w:rsid w:val="00823F0D"/>
    <w:rsid w:val="00824651"/>
    <w:rsid w:val="00824938"/>
    <w:rsid w:val="008252FB"/>
    <w:rsid w:val="008258E0"/>
    <w:rsid w:val="008259D2"/>
    <w:rsid w:val="00825E45"/>
    <w:rsid w:val="008263E5"/>
    <w:rsid w:val="008263F4"/>
    <w:rsid w:val="00826AD3"/>
    <w:rsid w:val="00826CF0"/>
    <w:rsid w:val="00827906"/>
    <w:rsid w:val="00830103"/>
    <w:rsid w:val="00831007"/>
    <w:rsid w:val="008314E4"/>
    <w:rsid w:val="00831A43"/>
    <w:rsid w:val="00831B97"/>
    <w:rsid w:val="00831E21"/>
    <w:rsid w:val="008321DA"/>
    <w:rsid w:val="00832242"/>
    <w:rsid w:val="00832587"/>
    <w:rsid w:val="00832746"/>
    <w:rsid w:val="00832AFA"/>
    <w:rsid w:val="00832B4E"/>
    <w:rsid w:val="00832BDE"/>
    <w:rsid w:val="00832ED2"/>
    <w:rsid w:val="00833BD1"/>
    <w:rsid w:val="0083482A"/>
    <w:rsid w:val="00834F94"/>
    <w:rsid w:val="00835352"/>
    <w:rsid w:val="0083636F"/>
    <w:rsid w:val="00836B47"/>
    <w:rsid w:val="00837381"/>
    <w:rsid w:val="00837730"/>
    <w:rsid w:val="00837B00"/>
    <w:rsid w:val="00837D26"/>
    <w:rsid w:val="00837F50"/>
    <w:rsid w:val="008401D6"/>
    <w:rsid w:val="00840364"/>
    <w:rsid w:val="008407FC"/>
    <w:rsid w:val="00840A2B"/>
    <w:rsid w:val="00841331"/>
    <w:rsid w:val="00841670"/>
    <w:rsid w:val="0084180C"/>
    <w:rsid w:val="0084197B"/>
    <w:rsid w:val="008419A5"/>
    <w:rsid w:val="00841CF0"/>
    <w:rsid w:val="00841DEF"/>
    <w:rsid w:val="00841E99"/>
    <w:rsid w:val="00842ED5"/>
    <w:rsid w:val="00842FE0"/>
    <w:rsid w:val="00843277"/>
    <w:rsid w:val="00843710"/>
    <w:rsid w:val="008437A9"/>
    <w:rsid w:val="00843ECE"/>
    <w:rsid w:val="00843FD3"/>
    <w:rsid w:val="008444F9"/>
    <w:rsid w:val="0084459B"/>
    <w:rsid w:val="00844D29"/>
    <w:rsid w:val="00844EA3"/>
    <w:rsid w:val="00844ED4"/>
    <w:rsid w:val="00844F76"/>
    <w:rsid w:val="00845386"/>
    <w:rsid w:val="00846496"/>
    <w:rsid w:val="0084720C"/>
    <w:rsid w:val="008475CF"/>
    <w:rsid w:val="00847930"/>
    <w:rsid w:val="00847DEC"/>
    <w:rsid w:val="00850B84"/>
    <w:rsid w:val="00850B8A"/>
    <w:rsid w:val="00850FF1"/>
    <w:rsid w:val="00851F14"/>
    <w:rsid w:val="0085231D"/>
    <w:rsid w:val="0085248E"/>
    <w:rsid w:val="008529B4"/>
    <w:rsid w:val="00852D25"/>
    <w:rsid w:val="0085352E"/>
    <w:rsid w:val="0085395B"/>
    <w:rsid w:val="00853FFE"/>
    <w:rsid w:val="00854118"/>
    <w:rsid w:val="00854569"/>
    <w:rsid w:val="00854736"/>
    <w:rsid w:val="008547AE"/>
    <w:rsid w:val="0085494B"/>
    <w:rsid w:val="0085498E"/>
    <w:rsid w:val="00855690"/>
    <w:rsid w:val="0085596E"/>
    <w:rsid w:val="0085598B"/>
    <w:rsid w:val="008559A5"/>
    <w:rsid w:val="00855BA0"/>
    <w:rsid w:val="00855F51"/>
    <w:rsid w:val="00856112"/>
    <w:rsid w:val="008567B5"/>
    <w:rsid w:val="00857A1F"/>
    <w:rsid w:val="0086036C"/>
    <w:rsid w:val="00860AE6"/>
    <w:rsid w:val="00860B2A"/>
    <w:rsid w:val="00860D4F"/>
    <w:rsid w:val="00860F69"/>
    <w:rsid w:val="00861F7B"/>
    <w:rsid w:val="00862B09"/>
    <w:rsid w:val="00862B63"/>
    <w:rsid w:val="00863426"/>
    <w:rsid w:val="00863440"/>
    <w:rsid w:val="008635FF"/>
    <w:rsid w:val="008647DA"/>
    <w:rsid w:val="008649A6"/>
    <w:rsid w:val="008653DE"/>
    <w:rsid w:val="008659F8"/>
    <w:rsid w:val="00865E0B"/>
    <w:rsid w:val="00865FB0"/>
    <w:rsid w:val="008661B6"/>
    <w:rsid w:val="008666D1"/>
    <w:rsid w:val="0086749B"/>
    <w:rsid w:val="00870A83"/>
    <w:rsid w:val="00871FC9"/>
    <w:rsid w:val="00872029"/>
    <w:rsid w:val="0087220C"/>
    <w:rsid w:val="0087276B"/>
    <w:rsid w:val="00872819"/>
    <w:rsid w:val="00873E39"/>
    <w:rsid w:val="00874211"/>
    <w:rsid w:val="00874758"/>
    <w:rsid w:val="008752FB"/>
    <w:rsid w:val="00875455"/>
    <w:rsid w:val="00875966"/>
    <w:rsid w:val="00876A06"/>
    <w:rsid w:val="00876BFD"/>
    <w:rsid w:val="00876DF9"/>
    <w:rsid w:val="00877764"/>
    <w:rsid w:val="00877A19"/>
    <w:rsid w:val="00877CD1"/>
    <w:rsid w:val="008808E1"/>
    <w:rsid w:val="00880A2E"/>
    <w:rsid w:val="00880AC6"/>
    <w:rsid w:val="0088160F"/>
    <w:rsid w:val="008816D4"/>
    <w:rsid w:val="00881741"/>
    <w:rsid w:val="00881787"/>
    <w:rsid w:val="00881C82"/>
    <w:rsid w:val="0088213F"/>
    <w:rsid w:val="008827AD"/>
    <w:rsid w:val="00882B58"/>
    <w:rsid w:val="00882C9C"/>
    <w:rsid w:val="00882CFF"/>
    <w:rsid w:val="00883486"/>
    <w:rsid w:val="008838E2"/>
    <w:rsid w:val="008839FA"/>
    <w:rsid w:val="00883CED"/>
    <w:rsid w:val="008845BE"/>
    <w:rsid w:val="008846D8"/>
    <w:rsid w:val="00884EC8"/>
    <w:rsid w:val="00884FC2"/>
    <w:rsid w:val="00885666"/>
    <w:rsid w:val="00885709"/>
    <w:rsid w:val="00886029"/>
    <w:rsid w:val="00886138"/>
    <w:rsid w:val="008863CE"/>
    <w:rsid w:val="00886B6B"/>
    <w:rsid w:val="00887C45"/>
    <w:rsid w:val="00887C6F"/>
    <w:rsid w:val="00887F1D"/>
    <w:rsid w:val="008903D0"/>
    <w:rsid w:val="00890599"/>
    <w:rsid w:val="00890DBB"/>
    <w:rsid w:val="0089119D"/>
    <w:rsid w:val="0089183C"/>
    <w:rsid w:val="00891D85"/>
    <w:rsid w:val="00891E45"/>
    <w:rsid w:val="00892543"/>
    <w:rsid w:val="00892759"/>
    <w:rsid w:val="0089291F"/>
    <w:rsid w:val="00892A58"/>
    <w:rsid w:val="00892CBB"/>
    <w:rsid w:val="00892F74"/>
    <w:rsid w:val="008930F8"/>
    <w:rsid w:val="008934F5"/>
    <w:rsid w:val="00893544"/>
    <w:rsid w:val="008935ED"/>
    <w:rsid w:val="0089376D"/>
    <w:rsid w:val="00893D09"/>
    <w:rsid w:val="00894768"/>
    <w:rsid w:val="00894877"/>
    <w:rsid w:val="00894906"/>
    <w:rsid w:val="00895049"/>
    <w:rsid w:val="0089580A"/>
    <w:rsid w:val="00895822"/>
    <w:rsid w:val="0089582D"/>
    <w:rsid w:val="00896004"/>
    <w:rsid w:val="00896766"/>
    <w:rsid w:val="008967FE"/>
    <w:rsid w:val="00896867"/>
    <w:rsid w:val="00896B23"/>
    <w:rsid w:val="008970C1"/>
    <w:rsid w:val="008976E0"/>
    <w:rsid w:val="008977C3"/>
    <w:rsid w:val="00897C3C"/>
    <w:rsid w:val="008A0EF1"/>
    <w:rsid w:val="008A220A"/>
    <w:rsid w:val="008A234B"/>
    <w:rsid w:val="008A2363"/>
    <w:rsid w:val="008A26A6"/>
    <w:rsid w:val="008A26C8"/>
    <w:rsid w:val="008A2908"/>
    <w:rsid w:val="008A298A"/>
    <w:rsid w:val="008A2B20"/>
    <w:rsid w:val="008A2B9A"/>
    <w:rsid w:val="008A2C06"/>
    <w:rsid w:val="008A3368"/>
    <w:rsid w:val="008A35BB"/>
    <w:rsid w:val="008A3817"/>
    <w:rsid w:val="008A388A"/>
    <w:rsid w:val="008A4855"/>
    <w:rsid w:val="008A4A37"/>
    <w:rsid w:val="008A504A"/>
    <w:rsid w:val="008A53D9"/>
    <w:rsid w:val="008A5419"/>
    <w:rsid w:val="008A5E3E"/>
    <w:rsid w:val="008A6233"/>
    <w:rsid w:val="008A63F9"/>
    <w:rsid w:val="008A6421"/>
    <w:rsid w:val="008A659F"/>
    <w:rsid w:val="008A6776"/>
    <w:rsid w:val="008A6BD4"/>
    <w:rsid w:val="008A6BDC"/>
    <w:rsid w:val="008A716C"/>
    <w:rsid w:val="008A7727"/>
    <w:rsid w:val="008B004D"/>
    <w:rsid w:val="008B091F"/>
    <w:rsid w:val="008B094D"/>
    <w:rsid w:val="008B0F35"/>
    <w:rsid w:val="008B11F3"/>
    <w:rsid w:val="008B16D0"/>
    <w:rsid w:val="008B1811"/>
    <w:rsid w:val="008B1B00"/>
    <w:rsid w:val="008B1BCF"/>
    <w:rsid w:val="008B22B7"/>
    <w:rsid w:val="008B22CE"/>
    <w:rsid w:val="008B292C"/>
    <w:rsid w:val="008B3131"/>
    <w:rsid w:val="008B338B"/>
    <w:rsid w:val="008B35A0"/>
    <w:rsid w:val="008B529D"/>
    <w:rsid w:val="008B5823"/>
    <w:rsid w:val="008B5B06"/>
    <w:rsid w:val="008B5D50"/>
    <w:rsid w:val="008B6AB7"/>
    <w:rsid w:val="008B735D"/>
    <w:rsid w:val="008B77B7"/>
    <w:rsid w:val="008B79BE"/>
    <w:rsid w:val="008B7F5D"/>
    <w:rsid w:val="008B7F8B"/>
    <w:rsid w:val="008C021E"/>
    <w:rsid w:val="008C05A9"/>
    <w:rsid w:val="008C0612"/>
    <w:rsid w:val="008C0FFF"/>
    <w:rsid w:val="008C1AA5"/>
    <w:rsid w:val="008C1B28"/>
    <w:rsid w:val="008C1CEE"/>
    <w:rsid w:val="008C2514"/>
    <w:rsid w:val="008C3072"/>
    <w:rsid w:val="008C3438"/>
    <w:rsid w:val="008C3B46"/>
    <w:rsid w:val="008C3D9A"/>
    <w:rsid w:val="008C3DFD"/>
    <w:rsid w:val="008C3F27"/>
    <w:rsid w:val="008C4057"/>
    <w:rsid w:val="008C436C"/>
    <w:rsid w:val="008C45BD"/>
    <w:rsid w:val="008C49AC"/>
    <w:rsid w:val="008C52D6"/>
    <w:rsid w:val="008C57A9"/>
    <w:rsid w:val="008C5F8E"/>
    <w:rsid w:val="008C6315"/>
    <w:rsid w:val="008C6463"/>
    <w:rsid w:val="008C695C"/>
    <w:rsid w:val="008C6C97"/>
    <w:rsid w:val="008C6FFB"/>
    <w:rsid w:val="008C7CC9"/>
    <w:rsid w:val="008D0C8C"/>
    <w:rsid w:val="008D0F24"/>
    <w:rsid w:val="008D0F71"/>
    <w:rsid w:val="008D14EF"/>
    <w:rsid w:val="008D169B"/>
    <w:rsid w:val="008D16AD"/>
    <w:rsid w:val="008D1786"/>
    <w:rsid w:val="008D2028"/>
    <w:rsid w:val="008D2092"/>
    <w:rsid w:val="008D26D9"/>
    <w:rsid w:val="008D2956"/>
    <w:rsid w:val="008D2B2C"/>
    <w:rsid w:val="008D3697"/>
    <w:rsid w:val="008D3BCB"/>
    <w:rsid w:val="008D436F"/>
    <w:rsid w:val="008D4564"/>
    <w:rsid w:val="008D4F01"/>
    <w:rsid w:val="008D4FDA"/>
    <w:rsid w:val="008D50D5"/>
    <w:rsid w:val="008D53C2"/>
    <w:rsid w:val="008D61B9"/>
    <w:rsid w:val="008D7346"/>
    <w:rsid w:val="008D7410"/>
    <w:rsid w:val="008D75FB"/>
    <w:rsid w:val="008D7695"/>
    <w:rsid w:val="008D7829"/>
    <w:rsid w:val="008D7BFE"/>
    <w:rsid w:val="008D7FD7"/>
    <w:rsid w:val="008E01E5"/>
    <w:rsid w:val="008E07B3"/>
    <w:rsid w:val="008E0FA1"/>
    <w:rsid w:val="008E2662"/>
    <w:rsid w:val="008E39F7"/>
    <w:rsid w:val="008E3BCB"/>
    <w:rsid w:val="008E40CC"/>
    <w:rsid w:val="008E5397"/>
    <w:rsid w:val="008E5A0F"/>
    <w:rsid w:val="008E5D59"/>
    <w:rsid w:val="008E5E41"/>
    <w:rsid w:val="008E6C30"/>
    <w:rsid w:val="008E6D6C"/>
    <w:rsid w:val="008E6EF3"/>
    <w:rsid w:val="008E704E"/>
    <w:rsid w:val="008E7419"/>
    <w:rsid w:val="008F00AF"/>
    <w:rsid w:val="008F00D6"/>
    <w:rsid w:val="008F04E7"/>
    <w:rsid w:val="008F0605"/>
    <w:rsid w:val="008F118B"/>
    <w:rsid w:val="008F13F7"/>
    <w:rsid w:val="008F1EFF"/>
    <w:rsid w:val="008F21B4"/>
    <w:rsid w:val="008F2F6B"/>
    <w:rsid w:val="008F2F81"/>
    <w:rsid w:val="008F387F"/>
    <w:rsid w:val="008F3B9C"/>
    <w:rsid w:val="008F4131"/>
    <w:rsid w:val="008F4424"/>
    <w:rsid w:val="008F448A"/>
    <w:rsid w:val="008F48E8"/>
    <w:rsid w:val="008F498F"/>
    <w:rsid w:val="008F4C3C"/>
    <w:rsid w:val="008F4E65"/>
    <w:rsid w:val="008F4FE2"/>
    <w:rsid w:val="008F53DC"/>
    <w:rsid w:val="008F54BD"/>
    <w:rsid w:val="008F599A"/>
    <w:rsid w:val="008F5EC8"/>
    <w:rsid w:val="008F63D5"/>
    <w:rsid w:val="008F67B0"/>
    <w:rsid w:val="008F6D15"/>
    <w:rsid w:val="008F7A87"/>
    <w:rsid w:val="008F7C5D"/>
    <w:rsid w:val="008F7E90"/>
    <w:rsid w:val="008F7E93"/>
    <w:rsid w:val="008F7F50"/>
    <w:rsid w:val="009006E5"/>
    <w:rsid w:val="00900782"/>
    <w:rsid w:val="009008D9"/>
    <w:rsid w:val="00900932"/>
    <w:rsid w:val="00900C40"/>
    <w:rsid w:val="00901611"/>
    <w:rsid w:val="0090168C"/>
    <w:rsid w:val="009019A1"/>
    <w:rsid w:val="00901A00"/>
    <w:rsid w:val="00901E78"/>
    <w:rsid w:val="0090204C"/>
    <w:rsid w:val="00902331"/>
    <w:rsid w:val="0090273D"/>
    <w:rsid w:val="00902E54"/>
    <w:rsid w:val="00903090"/>
    <w:rsid w:val="00903275"/>
    <w:rsid w:val="0090336D"/>
    <w:rsid w:val="009033A2"/>
    <w:rsid w:val="009033BF"/>
    <w:rsid w:val="00903692"/>
    <w:rsid w:val="0090467F"/>
    <w:rsid w:val="009051EF"/>
    <w:rsid w:val="00905D70"/>
    <w:rsid w:val="00906E43"/>
    <w:rsid w:val="00907183"/>
    <w:rsid w:val="009107EA"/>
    <w:rsid w:val="00910889"/>
    <w:rsid w:val="00910B3B"/>
    <w:rsid w:val="00910F51"/>
    <w:rsid w:val="009112E8"/>
    <w:rsid w:val="00911A11"/>
    <w:rsid w:val="00912326"/>
    <w:rsid w:val="0091369A"/>
    <w:rsid w:val="00913BC7"/>
    <w:rsid w:val="00913BEF"/>
    <w:rsid w:val="0091412C"/>
    <w:rsid w:val="009145CC"/>
    <w:rsid w:val="00914726"/>
    <w:rsid w:val="00914B1A"/>
    <w:rsid w:val="00914C74"/>
    <w:rsid w:val="00914CB7"/>
    <w:rsid w:val="00914F8A"/>
    <w:rsid w:val="00915129"/>
    <w:rsid w:val="0091598F"/>
    <w:rsid w:val="009159C7"/>
    <w:rsid w:val="00915B54"/>
    <w:rsid w:val="00915BF1"/>
    <w:rsid w:val="00916A7E"/>
    <w:rsid w:val="00916ED9"/>
    <w:rsid w:val="0091764F"/>
    <w:rsid w:val="00917FDE"/>
    <w:rsid w:val="00920014"/>
    <w:rsid w:val="009213AA"/>
    <w:rsid w:val="0092144F"/>
    <w:rsid w:val="00921A49"/>
    <w:rsid w:val="00921CBB"/>
    <w:rsid w:val="00921DE6"/>
    <w:rsid w:val="009226A5"/>
    <w:rsid w:val="00922A16"/>
    <w:rsid w:val="00923581"/>
    <w:rsid w:val="00923BA1"/>
    <w:rsid w:val="00923D36"/>
    <w:rsid w:val="00924145"/>
    <w:rsid w:val="009245F5"/>
    <w:rsid w:val="00924C8B"/>
    <w:rsid w:val="0092540B"/>
    <w:rsid w:val="00925972"/>
    <w:rsid w:val="00925E77"/>
    <w:rsid w:val="0092635A"/>
    <w:rsid w:val="00926E73"/>
    <w:rsid w:val="009271B9"/>
    <w:rsid w:val="0093032D"/>
    <w:rsid w:val="0093035B"/>
    <w:rsid w:val="0093061F"/>
    <w:rsid w:val="00930794"/>
    <w:rsid w:val="009309AD"/>
    <w:rsid w:val="00930A38"/>
    <w:rsid w:val="00930FFA"/>
    <w:rsid w:val="009317C3"/>
    <w:rsid w:val="00931E9D"/>
    <w:rsid w:val="00932718"/>
    <w:rsid w:val="00932A71"/>
    <w:rsid w:val="0093321B"/>
    <w:rsid w:val="009335ED"/>
    <w:rsid w:val="00933A2D"/>
    <w:rsid w:val="00933EC7"/>
    <w:rsid w:val="00934920"/>
    <w:rsid w:val="009349A5"/>
    <w:rsid w:val="009350AF"/>
    <w:rsid w:val="009350B4"/>
    <w:rsid w:val="0093532E"/>
    <w:rsid w:val="00935661"/>
    <w:rsid w:val="00935838"/>
    <w:rsid w:val="00935E2D"/>
    <w:rsid w:val="00935E4C"/>
    <w:rsid w:val="00936046"/>
    <w:rsid w:val="009361D6"/>
    <w:rsid w:val="00936468"/>
    <w:rsid w:val="00936502"/>
    <w:rsid w:val="00936A27"/>
    <w:rsid w:val="00936AE0"/>
    <w:rsid w:val="00937D62"/>
    <w:rsid w:val="009406BF"/>
    <w:rsid w:val="0094073A"/>
    <w:rsid w:val="009427EC"/>
    <w:rsid w:val="009435E6"/>
    <w:rsid w:val="00943B62"/>
    <w:rsid w:val="0094465A"/>
    <w:rsid w:val="00944791"/>
    <w:rsid w:val="009449C7"/>
    <w:rsid w:val="00945274"/>
    <w:rsid w:val="00946434"/>
    <w:rsid w:val="00946C24"/>
    <w:rsid w:val="00947783"/>
    <w:rsid w:val="009479BE"/>
    <w:rsid w:val="00950D30"/>
    <w:rsid w:val="0095234C"/>
    <w:rsid w:val="00952C84"/>
    <w:rsid w:val="009532AF"/>
    <w:rsid w:val="009534AA"/>
    <w:rsid w:val="00953610"/>
    <w:rsid w:val="00953878"/>
    <w:rsid w:val="00953A7B"/>
    <w:rsid w:val="00956143"/>
    <w:rsid w:val="00956922"/>
    <w:rsid w:val="00956ED3"/>
    <w:rsid w:val="00956F26"/>
    <w:rsid w:val="009570FA"/>
    <w:rsid w:val="00960510"/>
    <w:rsid w:val="00960ADF"/>
    <w:rsid w:val="0096101D"/>
    <w:rsid w:val="00961660"/>
    <w:rsid w:val="00961B54"/>
    <w:rsid w:val="009621D7"/>
    <w:rsid w:val="0096284C"/>
    <w:rsid w:val="00963662"/>
    <w:rsid w:val="00963703"/>
    <w:rsid w:val="00963A4D"/>
    <w:rsid w:val="00963B3A"/>
    <w:rsid w:val="00964502"/>
    <w:rsid w:val="00964817"/>
    <w:rsid w:val="009651F7"/>
    <w:rsid w:val="00965E23"/>
    <w:rsid w:val="009660DF"/>
    <w:rsid w:val="00966163"/>
    <w:rsid w:val="00966238"/>
    <w:rsid w:val="0096625B"/>
    <w:rsid w:val="00966429"/>
    <w:rsid w:val="009665BE"/>
    <w:rsid w:val="00966AE9"/>
    <w:rsid w:val="00966C8B"/>
    <w:rsid w:val="00967F2A"/>
    <w:rsid w:val="0097007B"/>
    <w:rsid w:val="009703B1"/>
    <w:rsid w:val="00970B3D"/>
    <w:rsid w:val="00970CB3"/>
    <w:rsid w:val="00970F79"/>
    <w:rsid w:val="00971280"/>
    <w:rsid w:val="009713AD"/>
    <w:rsid w:val="0097163E"/>
    <w:rsid w:val="00971BF4"/>
    <w:rsid w:val="0097346C"/>
    <w:rsid w:val="00973CB8"/>
    <w:rsid w:val="00973D4E"/>
    <w:rsid w:val="00974092"/>
    <w:rsid w:val="00974112"/>
    <w:rsid w:val="00974292"/>
    <w:rsid w:val="00974BBE"/>
    <w:rsid w:val="009752D2"/>
    <w:rsid w:val="00975E53"/>
    <w:rsid w:val="00975EAA"/>
    <w:rsid w:val="00976C2B"/>
    <w:rsid w:val="00977056"/>
    <w:rsid w:val="009770F5"/>
    <w:rsid w:val="00977FD7"/>
    <w:rsid w:val="009803D3"/>
    <w:rsid w:val="009806BA"/>
    <w:rsid w:val="009816BB"/>
    <w:rsid w:val="009817EF"/>
    <w:rsid w:val="009824C3"/>
    <w:rsid w:val="009825FD"/>
    <w:rsid w:val="00982D05"/>
    <w:rsid w:val="009831C4"/>
    <w:rsid w:val="009843A4"/>
    <w:rsid w:val="009845C3"/>
    <w:rsid w:val="009848B8"/>
    <w:rsid w:val="009848E7"/>
    <w:rsid w:val="00984FE2"/>
    <w:rsid w:val="009850FF"/>
    <w:rsid w:val="00985C37"/>
    <w:rsid w:val="00985FFE"/>
    <w:rsid w:val="0098618A"/>
    <w:rsid w:val="009865DF"/>
    <w:rsid w:val="0098690C"/>
    <w:rsid w:val="00986C52"/>
    <w:rsid w:val="00987319"/>
    <w:rsid w:val="0098762F"/>
    <w:rsid w:val="00987DF6"/>
    <w:rsid w:val="0099056B"/>
    <w:rsid w:val="009905EB"/>
    <w:rsid w:val="009906BC"/>
    <w:rsid w:val="00990F25"/>
    <w:rsid w:val="00991450"/>
    <w:rsid w:val="00992728"/>
    <w:rsid w:val="00992879"/>
    <w:rsid w:val="009928DF"/>
    <w:rsid w:val="0099344A"/>
    <w:rsid w:val="00993D71"/>
    <w:rsid w:val="00994943"/>
    <w:rsid w:val="00994B39"/>
    <w:rsid w:val="009954C7"/>
    <w:rsid w:val="00995867"/>
    <w:rsid w:val="009961C4"/>
    <w:rsid w:val="00996A33"/>
    <w:rsid w:val="009971B5"/>
    <w:rsid w:val="00997A1E"/>
    <w:rsid w:val="00997E8B"/>
    <w:rsid w:val="009A0322"/>
    <w:rsid w:val="009A04D4"/>
    <w:rsid w:val="009A0748"/>
    <w:rsid w:val="009A08C9"/>
    <w:rsid w:val="009A09F7"/>
    <w:rsid w:val="009A13C9"/>
    <w:rsid w:val="009A13EE"/>
    <w:rsid w:val="009A14CE"/>
    <w:rsid w:val="009A1BEE"/>
    <w:rsid w:val="009A23AE"/>
    <w:rsid w:val="009A2BCA"/>
    <w:rsid w:val="009A2C5F"/>
    <w:rsid w:val="009A3404"/>
    <w:rsid w:val="009A351F"/>
    <w:rsid w:val="009A36D4"/>
    <w:rsid w:val="009A4013"/>
    <w:rsid w:val="009A4F42"/>
    <w:rsid w:val="009A4FCC"/>
    <w:rsid w:val="009A5201"/>
    <w:rsid w:val="009A5822"/>
    <w:rsid w:val="009A59A1"/>
    <w:rsid w:val="009A6313"/>
    <w:rsid w:val="009A6B19"/>
    <w:rsid w:val="009A6BD5"/>
    <w:rsid w:val="009A70B3"/>
    <w:rsid w:val="009A75CB"/>
    <w:rsid w:val="009A7681"/>
    <w:rsid w:val="009A780E"/>
    <w:rsid w:val="009A78F4"/>
    <w:rsid w:val="009A7E38"/>
    <w:rsid w:val="009B06FC"/>
    <w:rsid w:val="009B086A"/>
    <w:rsid w:val="009B097E"/>
    <w:rsid w:val="009B1168"/>
    <w:rsid w:val="009B16F2"/>
    <w:rsid w:val="009B1A96"/>
    <w:rsid w:val="009B1B7A"/>
    <w:rsid w:val="009B2D51"/>
    <w:rsid w:val="009B348C"/>
    <w:rsid w:val="009B36B5"/>
    <w:rsid w:val="009B37C2"/>
    <w:rsid w:val="009B3B4E"/>
    <w:rsid w:val="009B4262"/>
    <w:rsid w:val="009B43B6"/>
    <w:rsid w:val="009B43EC"/>
    <w:rsid w:val="009B4836"/>
    <w:rsid w:val="009B50D3"/>
    <w:rsid w:val="009B5A3C"/>
    <w:rsid w:val="009B5CC3"/>
    <w:rsid w:val="009B5F3B"/>
    <w:rsid w:val="009B6091"/>
    <w:rsid w:val="009B6401"/>
    <w:rsid w:val="009B65D0"/>
    <w:rsid w:val="009B6AAF"/>
    <w:rsid w:val="009B6D7E"/>
    <w:rsid w:val="009B6F9B"/>
    <w:rsid w:val="009B710A"/>
    <w:rsid w:val="009B7799"/>
    <w:rsid w:val="009C0082"/>
    <w:rsid w:val="009C0737"/>
    <w:rsid w:val="009C0A1D"/>
    <w:rsid w:val="009C0C03"/>
    <w:rsid w:val="009C11A2"/>
    <w:rsid w:val="009C11F1"/>
    <w:rsid w:val="009C1360"/>
    <w:rsid w:val="009C13D4"/>
    <w:rsid w:val="009C23C5"/>
    <w:rsid w:val="009C2445"/>
    <w:rsid w:val="009C313C"/>
    <w:rsid w:val="009C3492"/>
    <w:rsid w:val="009C3558"/>
    <w:rsid w:val="009C393A"/>
    <w:rsid w:val="009C3C90"/>
    <w:rsid w:val="009C3F88"/>
    <w:rsid w:val="009C485D"/>
    <w:rsid w:val="009C4A88"/>
    <w:rsid w:val="009C4AC1"/>
    <w:rsid w:val="009C5320"/>
    <w:rsid w:val="009C5C1F"/>
    <w:rsid w:val="009C5F01"/>
    <w:rsid w:val="009C63B0"/>
    <w:rsid w:val="009C6628"/>
    <w:rsid w:val="009C68B9"/>
    <w:rsid w:val="009C7394"/>
    <w:rsid w:val="009C77EC"/>
    <w:rsid w:val="009D03A0"/>
    <w:rsid w:val="009D0598"/>
    <w:rsid w:val="009D08E4"/>
    <w:rsid w:val="009D08F0"/>
    <w:rsid w:val="009D0D29"/>
    <w:rsid w:val="009D118A"/>
    <w:rsid w:val="009D15A8"/>
    <w:rsid w:val="009D15AE"/>
    <w:rsid w:val="009D175C"/>
    <w:rsid w:val="009D184B"/>
    <w:rsid w:val="009D187D"/>
    <w:rsid w:val="009D1A9C"/>
    <w:rsid w:val="009D1B6A"/>
    <w:rsid w:val="009D2425"/>
    <w:rsid w:val="009D2961"/>
    <w:rsid w:val="009D2F4B"/>
    <w:rsid w:val="009D3280"/>
    <w:rsid w:val="009D352E"/>
    <w:rsid w:val="009D35BD"/>
    <w:rsid w:val="009D35EC"/>
    <w:rsid w:val="009D3A23"/>
    <w:rsid w:val="009D3A7C"/>
    <w:rsid w:val="009D3AEF"/>
    <w:rsid w:val="009D42AF"/>
    <w:rsid w:val="009D43DA"/>
    <w:rsid w:val="009D43E9"/>
    <w:rsid w:val="009D456A"/>
    <w:rsid w:val="009D4D9B"/>
    <w:rsid w:val="009D5173"/>
    <w:rsid w:val="009D5229"/>
    <w:rsid w:val="009D530B"/>
    <w:rsid w:val="009D542A"/>
    <w:rsid w:val="009D5627"/>
    <w:rsid w:val="009D5855"/>
    <w:rsid w:val="009D58F3"/>
    <w:rsid w:val="009D61BE"/>
    <w:rsid w:val="009D64A8"/>
    <w:rsid w:val="009D675A"/>
    <w:rsid w:val="009D6BEB"/>
    <w:rsid w:val="009D6EB2"/>
    <w:rsid w:val="009D7320"/>
    <w:rsid w:val="009D7637"/>
    <w:rsid w:val="009D7698"/>
    <w:rsid w:val="009D7C8B"/>
    <w:rsid w:val="009E004D"/>
    <w:rsid w:val="009E02B9"/>
    <w:rsid w:val="009E067D"/>
    <w:rsid w:val="009E07C4"/>
    <w:rsid w:val="009E123E"/>
    <w:rsid w:val="009E1400"/>
    <w:rsid w:val="009E1B03"/>
    <w:rsid w:val="009E1EC6"/>
    <w:rsid w:val="009E257E"/>
    <w:rsid w:val="009E2642"/>
    <w:rsid w:val="009E315E"/>
    <w:rsid w:val="009E32C6"/>
    <w:rsid w:val="009E421B"/>
    <w:rsid w:val="009E4618"/>
    <w:rsid w:val="009E4F63"/>
    <w:rsid w:val="009E6292"/>
    <w:rsid w:val="009E6373"/>
    <w:rsid w:val="009E7474"/>
    <w:rsid w:val="009E7BC3"/>
    <w:rsid w:val="009E7C76"/>
    <w:rsid w:val="009E7E1D"/>
    <w:rsid w:val="009F0477"/>
    <w:rsid w:val="009F0551"/>
    <w:rsid w:val="009F0CB4"/>
    <w:rsid w:val="009F0EC2"/>
    <w:rsid w:val="009F11B8"/>
    <w:rsid w:val="009F140E"/>
    <w:rsid w:val="009F1451"/>
    <w:rsid w:val="009F1859"/>
    <w:rsid w:val="009F1C17"/>
    <w:rsid w:val="009F1FB5"/>
    <w:rsid w:val="009F24A0"/>
    <w:rsid w:val="009F2759"/>
    <w:rsid w:val="009F2B99"/>
    <w:rsid w:val="009F3042"/>
    <w:rsid w:val="009F313C"/>
    <w:rsid w:val="009F32CE"/>
    <w:rsid w:val="009F3356"/>
    <w:rsid w:val="009F3701"/>
    <w:rsid w:val="009F3A11"/>
    <w:rsid w:val="009F513B"/>
    <w:rsid w:val="009F5315"/>
    <w:rsid w:val="009F54B8"/>
    <w:rsid w:val="009F57A3"/>
    <w:rsid w:val="009F5CE5"/>
    <w:rsid w:val="009F5FE9"/>
    <w:rsid w:val="009F6686"/>
    <w:rsid w:val="009F68A3"/>
    <w:rsid w:val="009F6D75"/>
    <w:rsid w:val="009F71DE"/>
    <w:rsid w:val="009F77F9"/>
    <w:rsid w:val="009F795D"/>
    <w:rsid w:val="009F7D42"/>
    <w:rsid w:val="00A00133"/>
    <w:rsid w:val="00A00350"/>
    <w:rsid w:val="00A007EB"/>
    <w:rsid w:val="00A00C7A"/>
    <w:rsid w:val="00A0111B"/>
    <w:rsid w:val="00A01457"/>
    <w:rsid w:val="00A01535"/>
    <w:rsid w:val="00A017F2"/>
    <w:rsid w:val="00A019AB"/>
    <w:rsid w:val="00A021D3"/>
    <w:rsid w:val="00A0238C"/>
    <w:rsid w:val="00A02434"/>
    <w:rsid w:val="00A030BB"/>
    <w:rsid w:val="00A0345C"/>
    <w:rsid w:val="00A03765"/>
    <w:rsid w:val="00A03916"/>
    <w:rsid w:val="00A040D1"/>
    <w:rsid w:val="00A041D3"/>
    <w:rsid w:val="00A051E3"/>
    <w:rsid w:val="00A055F7"/>
    <w:rsid w:val="00A05753"/>
    <w:rsid w:val="00A05DA3"/>
    <w:rsid w:val="00A06276"/>
    <w:rsid w:val="00A06FA1"/>
    <w:rsid w:val="00A0723E"/>
    <w:rsid w:val="00A07369"/>
    <w:rsid w:val="00A1011E"/>
    <w:rsid w:val="00A10121"/>
    <w:rsid w:val="00A10A06"/>
    <w:rsid w:val="00A10F8F"/>
    <w:rsid w:val="00A111EE"/>
    <w:rsid w:val="00A113CF"/>
    <w:rsid w:val="00A117BE"/>
    <w:rsid w:val="00A11A09"/>
    <w:rsid w:val="00A11ACE"/>
    <w:rsid w:val="00A12079"/>
    <w:rsid w:val="00A121E5"/>
    <w:rsid w:val="00A125A7"/>
    <w:rsid w:val="00A128B8"/>
    <w:rsid w:val="00A12B48"/>
    <w:rsid w:val="00A14114"/>
    <w:rsid w:val="00A145D0"/>
    <w:rsid w:val="00A14781"/>
    <w:rsid w:val="00A15412"/>
    <w:rsid w:val="00A154CA"/>
    <w:rsid w:val="00A15782"/>
    <w:rsid w:val="00A15C99"/>
    <w:rsid w:val="00A15D91"/>
    <w:rsid w:val="00A16270"/>
    <w:rsid w:val="00A163B8"/>
    <w:rsid w:val="00A165CF"/>
    <w:rsid w:val="00A1682F"/>
    <w:rsid w:val="00A16C22"/>
    <w:rsid w:val="00A16C59"/>
    <w:rsid w:val="00A17B89"/>
    <w:rsid w:val="00A201D2"/>
    <w:rsid w:val="00A20760"/>
    <w:rsid w:val="00A215E8"/>
    <w:rsid w:val="00A217FC"/>
    <w:rsid w:val="00A21ECB"/>
    <w:rsid w:val="00A22A97"/>
    <w:rsid w:val="00A22C75"/>
    <w:rsid w:val="00A235CD"/>
    <w:rsid w:val="00A235F9"/>
    <w:rsid w:val="00A23AA3"/>
    <w:rsid w:val="00A24091"/>
    <w:rsid w:val="00A2482D"/>
    <w:rsid w:val="00A24852"/>
    <w:rsid w:val="00A24C79"/>
    <w:rsid w:val="00A24F4F"/>
    <w:rsid w:val="00A256A6"/>
    <w:rsid w:val="00A2588A"/>
    <w:rsid w:val="00A25FB4"/>
    <w:rsid w:val="00A26164"/>
    <w:rsid w:val="00A2629A"/>
    <w:rsid w:val="00A2647A"/>
    <w:rsid w:val="00A268E2"/>
    <w:rsid w:val="00A26AFA"/>
    <w:rsid w:val="00A26E04"/>
    <w:rsid w:val="00A27554"/>
    <w:rsid w:val="00A277CA"/>
    <w:rsid w:val="00A27B8B"/>
    <w:rsid w:val="00A27BFD"/>
    <w:rsid w:val="00A302BF"/>
    <w:rsid w:val="00A30387"/>
    <w:rsid w:val="00A306E9"/>
    <w:rsid w:val="00A314FF"/>
    <w:rsid w:val="00A315C5"/>
    <w:rsid w:val="00A31D76"/>
    <w:rsid w:val="00A31D94"/>
    <w:rsid w:val="00A32706"/>
    <w:rsid w:val="00A32A97"/>
    <w:rsid w:val="00A3316F"/>
    <w:rsid w:val="00A333C2"/>
    <w:rsid w:val="00A33667"/>
    <w:rsid w:val="00A33975"/>
    <w:rsid w:val="00A33E6A"/>
    <w:rsid w:val="00A33EDB"/>
    <w:rsid w:val="00A34233"/>
    <w:rsid w:val="00A34AE6"/>
    <w:rsid w:val="00A34BB4"/>
    <w:rsid w:val="00A34BE2"/>
    <w:rsid w:val="00A35932"/>
    <w:rsid w:val="00A36670"/>
    <w:rsid w:val="00A36FCA"/>
    <w:rsid w:val="00A378DF"/>
    <w:rsid w:val="00A37B21"/>
    <w:rsid w:val="00A403EB"/>
    <w:rsid w:val="00A413CA"/>
    <w:rsid w:val="00A41539"/>
    <w:rsid w:val="00A419BF"/>
    <w:rsid w:val="00A41FA2"/>
    <w:rsid w:val="00A4210D"/>
    <w:rsid w:val="00A42C7F"/>
    <w:rsid w:val="00A44705"/>
    <w:rsid w:val="00A447FE"/>
    <w:rsid w:val="00A44A5E"/>
    <w:rsid w:val="00A44E90"/>
    <w:rsid w:val="00A45698"/>
    <w:rsid w:val="00A46545"/>
    <w:rsid w:val="00A46559"/>
    <w:rsid w:val="00A46C45"/>
    <w:rsid w:val="00A46CE4"/>
    <w:rsid w:val="00A47897"/>
    <w:rsid w:val="00A47926"/>
    <w:rsid w:val="00A47AC6"/>
    <w:rsid w:val="00A50141"/>
    <w:rsid w:val="00A50373"/>
    <w:rsid w:val="00A503C5"/>
    <w:rsid w:val="00A50530"/>
    <w:rsid w:val="00A50F9E"/>
    <w:rsid w:val="00A51194"/>
    <w:rsid w:val="00A51209"/>
    <w:rsid w:val="00A5144B"/>
    <w:rsid w:val="00A52461"/>
    <w:rsid w:val="00A525F9"/>
    <w:rsid w:val="00A5272E"/>
    <w:rsid w:val="00A52B8A"/>
    <w:rsid w:val="00A53368"/>
    <w:rsid w:val="00A53595"/>
    <w:rsid w:val="00A53CA8"/>
    <w:rsid w:val="00A547E8"/>
    <w:rsid w:val="00A54C34"/>
    <w:rsid w:val="00A55834"/>
    <w:rsid w:val="00A5588E"/>
    <w:rsid w:val="00A56490"/>
    <w:rsid w:val="00A57DDB"/>
    <w:rsid w:val="00A60A85"/>
    <w:rsid w:val="00A613C6"/>
    <w:rsid w:val="00A614F4"/>
    <w:rsid w:val="00A62109"/>
    <w:rsid w:val="00A6223F"/>
    <w:rsid w:val="00A62C52"/>
    <w:rsid w:val="00A62C8D"/>
    <w:rsid w:val="00A62CBF"/>
    <w:rsid w:val="00A62F2E"/>
    <w:rsid w:val="00A637FF"/>
    <w:rsid w:val="00A63864"/>
    <w:rsid w:val="00A63EB0"/>
    <w:rsid w:val="00A63FAD"/>
    <w:rsid w:val="00A6402C"/>
    <w:rsid w:val="00A6492D"/>
    <w:rsid w:val="00A64DD4"/>
    <w:rsid w:val="00A65196"/>
    <w:rsid w:val="00A651D8"/>
    <w:rsid w:val="00A65943"/>
    <w:rsid w:val="00A65A69"/>
    <w:rsid w:val="00A65EAF"/>
    <w:rsid w:val="00A66092"/>
    <w:rsid w:val="00A662FB"/>
    <w:rsid w:val="00A66377"/>
    <w:rsid w:val="00A66594"/>
    <w:rsid w:val="00A6732B"/>
    <w:rsid w:val="00A67E81"/>
    <w:rsid w:val="00A70C8E"/>
    <w:rsid w:val="00A717CE"/>
    <w:rsid w:val="00A71802"/>
    <w:rsid w:val="00A7212A"/>
    <w:rsid w:val="00A7213C"/>
    <w:rsid w:val="00A724D4"/>
    <w:rsid w:val="00A72736"/>
    <w:rsid w:val="00A729EE"/>
    <w:rsid w:val="00A72D75"/>
    <w:rsid w:val="00A7407B"/>
    <w:rsid w:val="00A74091"/>
    <w:rsid w:val="00A7427A"/>
    <w:rsid w:val="00A747D9"/>
    <w:rsid w:val="00A748C5"/>
    <w:rsid w:val="00A74D3B"/>
    <w:rsid w:val="00A750A7"/>
    <w:rsid w:val="00A75AF6"/>
    <w:rsid w:val="00A75EC8"/>
    <w:rsid w:val="00A76EE2"/>
    <w:rsid w:val="00A77499"/>
    <w:rsid w:val="00A77798"/>
    <w:rsid w:val="00A77C0A"/>
    <w:rsid w:val="00A80038"/>
    <w:rsid w:val="00A80865"/>
    <w:rsid w:val="00A80986"/>
    <w:rsid w:val="00A80CEE"/>
    <w:rsid w:val="00A814FC"/>
    <w:rsid w:val="00A81A25"/>
    <w:rsid w:val="00A81AAF"/>
    <w:rsid w:val="00A81E22"/>
    <w:rsid w:val="00A81F40"/>
    <w:rsid w:val="00A8280A"/>
    <w:rsid w:val="00A829FA"/>
    <w:rsid w:val="00A82C1A"/>
    <w:rsid w:val="00A830D5"/>
    <w:rsid w:val="00A8349E"/>
    <w:rsid w:val="00A83972"/>
    <w:rsid w:val="00A84948"/>
    <w:rsid w:val="00A850A1"/>
    <w:rsid w:val="00A852F6"/>
    <w:rsid w:val="00A854FC"/>
    <w:rsid w:val="00A85696"/>
    <w:rsid w:val="00A85705"/>
    <w:rsid w:val="00A8586E"/>
    <w:rsid w:val="00A85AD9"/>
    <w:rsid w:val="00A85BF8"/>
    <w:rsid w:val="00A85C20"/>
    <w:rsid w:val="00A85D91"/>
    <w:rsid w:val="00A8608E"/>
    <w:rsid w:val="00A860B5"/>
    <w:rsid w:val="00A869E6"/>
    <w:rsid w:val="00A86BC4"/>
    <w:rsid w:val="00A86C4D"/>
    <w:rsid w:val="00A874C5"/>
    <w:rsid w:val="00A87813"/>
    <w:rsid w:val="00A87D08"/>
    <w:rsid w:val="00A90569"/>
    <w:rsid w:val="00A90689"/>
    <w:rsid w:val="00A9099E"/>
    <w:rsid w:val="00A91381"/>
    <w:rsid w:val="00A91F62"/>
    <w:rsid w:val="00A921A7"/>
    <w:rsid w:val="00A923E1"/>
    <w:rsid w:val="00A926A6"/>
    <w:rsid w:val="00A92AAF"/>
    <w:rsid w:val="00A92B3F"/>
    <w:rsid w:val="00A92C02"/>
    <w:rsid w:val="00A92DBD"/>
    <w:rsid w:val="00A9304C"/>
    <w:rsid w:val="00A937A7"/>
    <w:rsid w:val="00A9447D"/>
    <w:rsid w:val="00A94BC3"/>
    <w:rsid w:val="00A94D21"/>
    <w:rsid w:val="00A955BC"/>
    <w:rsid w:val="00A95909"/>
    <w:rsid w:val="00A9654E"/>
    <w:rsid w:val="00A9724B"/>
    <w:rsid w:val="00A972C8"/>
    <w:rsid w:val="00A97659"/>
    <w:rsid w:val="00A97F60"/>
    <w:rsid w:val="00AA0076"/>
    <w:rsid w:val="00AA0276"/>
    <w:rsid w:val="00AA0277"/>
    <w:rsid w:val="00AA02B2"/>
    <w:rsid w:val="00AA0444"/>
    <w:rsid w:val="00AA075C"/>
    <w:rsid w:val="00AA09CE"/>
    <w:rsid w:val="00AA0B1F"/>
    <w:rsid w:val="00AA0E0B"/>
    <w:rsid w:val="00AA1203"/>
    <w:rsid w:val="00AA14C6"/>
    <w:rsid w:val="00AA1544"/>
    <w:rsid w:val="00AA15F0"/>
    <w:rsid w:val="00AA1876"/>
    <w:rsid w:val="00AA1AE4"/>
    <w:rsid w:val="00AA1CC4"/>
    <w:rsid w:val="00AA1D8E"/>
    <w:rsid w:val="00AA1E7D"/>
    <w:rsid w:val="00AA200C"/>
    <w:rsid w:val="00AA202C"/>
    <w:rsid w:val="00AA2724"/>
    <w:rsid w:val="00AA2730"/>
    <w:rsid w:val="00AA2AA6"/>
    <w:rsid w:val="00AA3454"/>
    <w:rsid w:val="00AA3724"/>
    <w:rsid w:val="00AA3E68"/>
    <w:rsid w:val="00AA4BFC"/>
    <w:rsid w:val="00AA526C"/>
    <w:rsid w:val="00AA5F3F"/>
    <w:rsid w:val="00AA62E6"/>
    <w:rsid w:val="00AA6343"/>
    <w:rsid w:val="00AA674B"/>
    <w:rsid w:val="00AA6AE4"/>
    <w:rsid w:val="00AA7348"/>
    <w:rsid w:val="00AA79DA"/>
    <w:rsid w:val="00AA7CE3"/>
    <w:rsid w:val="00AA7F08"/>
    <w:rsid w:val="00AB00E0"/>
    <w:rsid w:val="00AB055B"/>
    <w:rsid w:val="00AB0900"/>
    <w:rsid w:val="00AB2562"/>
    <w:rsid w:val="00AB25D0"/>
    <w:rsid w:val="00AB276B"/>
    <w:rsid w:val="00AB2A30"/>
    <w:rsid w:val="00AB2B37"/>
    <w:rsid w:val="00AB2BF7"/>
    <w:rsid w:val="00AB3554"/>
    <w:rsid w:val="00AB44C2"/>
    <w:rsid w:val="00AB4661"/>
    <w:rsid w:val="00AB47F3"/>
    <w:rsid w:val="00AB4D63"/>
    <w:rsid w:val="00AB5044"/>
    <w:rsid w:val="00AB552C"/>
    <w:rsid w:val="00AB5591"/>
    <w:rsid w:val="00AB564D"/>
    <w:rsid w:val="00AB5687"/>
    <w:rsid w:val="00AB5D6D"/>
    <w:rsid w:val="00AB5DD7"/>
    <w:rsid w:val="00AB66D8"/>
    <w:rsid w:val="00AB68F5"/>
    <w:rsid w:val="00AB696A"/>
    <w:rsid w:val="00AB6C08"/>
    <w:rsid w:val="00AB7D9B"/>
    <w:rsid w:val="00AC03D4"/>
    <w:rsid w:val="00AC0CA0"/>
    <w:rsid w:val="00AC1130"/>
    <w:rsid w:val="00AC18BC"/>
    <w:rsid w:val="00AC1C58"/>
    <w:rsid w:val="00AC1EE2"/>
    <w:rsid w:val="00AC244D"/>
    <w:rsid w:val="00AC27DB"/>
    <w:rsid w:val="00AC290A"/>
    <w:rsid w:val="00AC2B10"/>
    <w:rsid w:val="00AC2E79"/>
    <w:rsid w:val="00AC33AE"/>
    <w:rsid w:val="00AC33B7"/>
    <w:rsid w:val="00AC36CD"/>
    <w:rsid w:val="00AC3922"/>
    <w:rsid w:val="00AC3FD5"/>
    <w:rsid w:val="00AC4048"/>
    <w:rsid w:val="00AC5158"/>
    <w:rsid w:val="00AC5461"/>
    <w:rsid w:val="00AC588E"/>
    <w:rsid w:val="00AC6016"/>
    <w:rsid w:val="00AC6250"/>
    <w:rsid w:val="00AC62C4"/>
    <w:rsid w:val="00AC6744"/>
    <w:rsid w:val="00AC72B2"/>
    <w:rsid w:val="00AC7788"/>
    <w:rsid w:val="00AC77CC"/>
    <w:rsid w:val="00AD0141"/>
    <w:rsid w:val="00AD01A3"/>
    <w:rsid w:val="00AD0D34"/>
    <w:rsid w:val="00AD13B5"/>
    <w:rsid w:val="00AD1CDC"/>
    <w:rsid w:val="00AD1D7A"/>
    <w:rsid w:val="00AD2454"/>
    <w:rsid w:val="00AD2FE8"/>
    <w:rsid w:val="00AD3074"/>
    <w:rsid w:val="00AD3089"/>
    <w:rsid w:val="00AD3211"/>
    <w:rsid w:val="00AD3782"/>
    <w:rsid w:val="00AD3819"/>
    <w:rsid w:val="00AD39D7"/>
    <w:rsid w:val="00AD4705"/>
    <w:rsid w:val="00AD57DD"/>
    <w:rsid w:val="00AD59DA"/>
    <w:rsid w:val="00AD6249"/>
    <w:rsid w:val="00AD6743"/>
    <w:rsid w:val="00AD7468"/>
    <w:rsid w:val="00AD7BFE"/>
    <w:rsid w:val="00AE05C6"/>
    <w:rsid w:val="00AE0882"/>
    <w:rsid w:val="00AE0DD0"/>
    <w:rsid w:val="00AE0ED8"/>
    <w:rsid w:val="00AE17C7"/>
    <w:rsid w:val="00AE1BD0"/>
    <w:rsid w:val="00AE1CCD"/>
    <w:rsid w:val="00AE2537"/>
    <w:rsid w:val="00AE2F35"/>
    <w:rsid w:val="00AE323A"/>
    <w:rsid w:val="00AE32F2"/>
    <w:rsid w:val="00AE35D2"/>
    <w:rsid w:val="00AE4218"/>
    <w:rsid w:val="00AE485F"/>
    <w:rsid w:val="00AE4978"/>
    <w:rsid w:val="00AE51E8"/>
    <w:rsid w:val="00AE526E"/>
    <w:rsid w:val="00AE530C"/>
    <w:rsid w:val="00AE56FC"/>
    <w:rsid w:val="00AE6668"/>
    <w:rsid w:val="00AE667D"/>
    <w:rsid w:val="00AE68D9"/>
    <w:rsid w:val="00AE70B9"/>
    <w:rsid w:val="00AE761E"/>
    <w:rsid w:val="00AE7762"/>
    <w:rsid w:val="00AE7F34"/>
    <w:rsid w:val="00AE7F6B"/>
    <w:rsid w:val="00AF00D6"/>
    <w:rsid w:val="00AF0535"/>
    <w:rsid w:val="00AF0854"/>
    <w:rsid w:val="00AF08EB"/>
    <w:rsid w:val="00AF0A90"/>
    <w:rsid w:val="00AF1A7A"/>
    <w:rsid w:val="00AF21FF"/>
    <w:rsid w:val="00AF23A3"/>
    <w:rsid w:val="00AF2A70"/>
    <w:rsid w:val="00AF2B3D"/>
    <w:rsid w:val="00AF2D42"/>
    <w:rsid w:val="00AF2EFD"/>
    <w:rsid w:val="00AF2FB2"/>
    <w:rsid w:val="00AF3448"/>
    <w:rsid w:val="00AF3579"/>
    <w:rsid w:val="00AF3DDA"/>
    <w:rsid w:val="00AF4447"/>
    <w:rsid w:val="00AF4DF4"/>
    <w:rsid w:val="00AF4FB6"/>
    <w:rsid w:val="00AF55E1"/>
    <w:rsid w:val="00AF5B11"/>
    <w:rsid w:val="00AF5DAA"/>
    <w:rsid w:val="00AF6218"/>
    <w:rsid w:val="00B0020E"/>
    <w:rsid w:val="00B008DC"/>
    <w:rsid w:val="00B00CE9"/>
    <w:rsid w:val="00B01301"/>
    <w:rsid w:val="00B01914"/>
    <w:rsid w:val="00B029D6"/>
    <w:rsid w:val="00B029D8"/>
    <w:rsid w:val="00B02AE0"/>
    <w:rsid w:val="00B03C3F"/>
    <w:rsid w:val="00B03C58"/>
    <w:rsid w:val="00B03D21"/>
    <w:rsid w:val="00B04691"/>
    <w:rsid w:val="00B04A82"/>
    <w:rsid w:val="00B04A98"/>
    <w:rsid w:val="00B04B4B"/>
    <w:rsid w:val="00B04CC3"/>
    <w:rsid w:val="00B04ED1"/>
    <w:rsid w:val="00B051C3"/>
    <w:rsid w:val="00B061BA"/>
    <w:rsid w:val="00B0658C"/>
    <w:rsid w:val="00B06E67"/>
    <w:rsid w:val="00B07336"/>
    <w:rsid w:val="00B07493"/>
    <w:rsid w:val="00B07565"/>
    <w:rsid w:val="00B07B1F"/>
    <w:rsid w:val="00B100C4"/>
    <w:rsid w:val="00B10423"/>
    <w:rsid w:val="00B10A3C"/>
    <w:rsid w:val="00B10B65"/>
    <w:rsid w:val="00B118D7"/>
    <w:rsid w:val="00B11F8F"/>
    <w:rsid w:val="00B11FAA"/>
    <w:rsid w:val="00B12D73"/>
    <w:rsid w:val="00B1346E"/>
    <w:rsid w:val="00B13A3A"/>
    <w:rsid w:val="00B13B12"/>
    <w:rsid w:val="00B1432B"/>
    <w:rsid w:val="00B14DA6"/>
    <w:rsid w:val="00B14F86"/>
    <w:rsid w:val="00B1596D"/>
    <w:rsid w:val="00B1621A"/>
    <w:rsid w:val="00B1640F"/>
    <w:rsid w:val="00B167D7"/>
    <w:rsid w:val="00B169B1"/>
    <w:rsid w:val="00B16AF2"/>
    <w:rsid w:val="00B16EEF"/>
    <w:rsid w:val="00B17073"/>
    <w:rsid w:val="00B1716A"/>
    <w:rsid w:val="00B17D5B"/>
    <w:rsid w:val="00B207B4"/>
    <w:rsid w:val="00B20C5A"/>
    <w:rsid w:val="00B21090"/>
    <w:rsid w:val="00B2193A"/>
    <w:rsid w:val="00B22128"/>
    <w:rsid w:val="00B22177"/>
    <w:rsid w:val="00B224D9"/>
    <w:rsid w:val="00B2261A"/>
    <w:rsid w:val="00B22F46"/>
    <w:rsid w:val="00B231DB"/>
    <w:rsid w:val="00B23346"/>
    <w:rsid w:val="00B23369"/>
    <w:rsid w:val="00B23CC7"/>
    <w:rsid w:val="00B23EC8"/>
    <w:rsid w:val="00B24051"/>
    <w:rsid w:val="00B24D2B"/>
    <w:rsid w:val="00B256B8"/>
    <w:rsid w:val="00B25CE6"/>
    <w:rsid w:val="00B25D5C"/>
    <w:rsid w:val="00B264D8"/>
    <w:rsid w:val="00B26559"/>
    <w:rsid w:val="00B26A14"/>
    <w:rsid w:val="00B27539"/>
    <w:rsid w:val="00B278E4"/>
    <w:rsid w:val="00B279BA"/>
    <w:rsid w:val="00B27A0D"/>
    <w:rsid w:val="00B27A95"/>
    <w:rsid w:val="00B305B3"/>
    <w:rsid w:val="00B305BF"/>
    <w:rsid w:val="00B30EDD"/>
    <w:rsid w:val="00B3146F"/>
    <w:rsid w:val="00B3164F"/>
    <w:rsid w:val="00B31897"/>
    <w:rsid w:val="00B32355"/>
    <w:rsid w:val="00B3264E"/>
    <w:rsid w:val="00B32AE1"/>
    <w:rsid w:val="00B33143"/>
    <w:rsid w:val="00B332F0"/>
    <w:rsid w:val="00B33377"/>
    <w:rsid w:val="00B33D7B"/>
    <w:rsid w:val="00B33DBE"/>
    <w:rsid w:val="00B33F88"/>
    <w:rsid w:val="00B351BF"/>
    <w:rsid w:val="00B35645"/>
    <w:rsid w:val="00B35CE2"/>
    <w:rsid w:val="00B35D57"/>
    <w:rsid w:val="00B3664B"/>
    <w:rsid w:val="00B3668B"/>
    <w:rsid w:val="00B36ABA"/>
    <w:rsid w:val="00B36BA4"/>
    <w:rsid w:val="00B36DE9"/>
    <w:rsid w:val="00B37330"/>
    <w:rsid w:val="00B37377"/>
    <w:rsid w:val="00B374D1"/>
    <w:rsid w:val="00B37620"/>
    <w:rsid w:val="00B37649"/>
    <w:rsid w:val="00B37662"/>
    <w:rsid w:val="00B377DD"/>
    <w:rsid w:val="00B37B4C"/>
    <w:rsid w:val="00B37F54"/>
    <w:rsid w:val="00B40621"/>
    <w:rsid w:val="00B407FD"/>
    <w:rsid w:val="00B4094F"/>
    <w:rsid w:val="00B40C4F"/>
    <w:rsid w:val="00B4119E"/>
    <w:rsid w:val="00B41B72"/>
    <w:rsid w:val="00B4257B"/>
    <w:rsid w:val="00B43457"/>
    <w:rsid w:val="00B43516"/>
    <w:rsid w:val="00B435A9"/>
    <w:rsid w:val="00B43EC2"/>
    <w:rsid w:val="00B444DF"/>
    <w:rsid w:val="00B458DE"/>
    <w:rsid w:val="00B45BC8"/>
    <w:rsid w:val="00B4617C"/>
    <w:rsid w:val="00B46D69"/>
    <w:rsid w:val="00B470EF"/>
    <w:rsid w:val="00B47509"/>
    <w:rsid w:val="00B47742"/>
    <w:rsid w:val="00B47A58"/>
    <w:rsid w:val="00B47ADE"/>
    <w:rsid w:val="00B500F4"/>
    <w:rsid w:val="00B50739"/>
    <w:rsid w:val="00B50F86"/>
    <w:rsid w:val="00B516C6"/>
    <w:rsid w:val="00B51EDC"/>
    <w:rsid w:val="00B52FFE"/>
    <w:rsid w:val="00B5337D"/>
    <w:rsid w:val="00B53721"/>
    <w:rsid w:val="00B5488B"/>
    <w:rsid w:val="00B54981"/>
    <w:rsid w:val="00B55195"/>
    <w:rsid w:val="00B55383"/>
    <w:rsid w:val="00B553BD"/>
    <w:rsid w:val="00B55F35"/>
    <w:rsid w:val="00B56E41"/>
    <w:rsid w:val="00B577BE"/>
    <w:rsid w:val="00B5788D"/>
    <w:rsid w:val="00B579C1"/>
    <w:rsid w:val="00B57AC6"/>
    <w:rsid w:val="00B60013"/>
    <w:rsid w:val="00B6005B"/>
    <w:rsid w:val="00B60324"/>
    <w:rsid w:val="00B60905"/>
    <w:rsid w:val="00B60A05"/>
    <w:rsid w:val="00B60BB8"/>
    <w:rsid w:val="00B610BC"/>
    <w:rsid w:val="00B625EF"/>
    <w:rsid w:val="00B6280C"/>
    <w:rsid w:val="00B62B5B"/>
    <w:rsid w:val="00B634BB"/>
    <w:rsid w:val="00B635ED"/>
    <w:rsid w:val="00B63FC6"/>
    <w:rsid w:val="00B6449F"/>
    <w:rsid w:val="00B645C3"/>
    <w:rsid w:val="00B64811"/>
    <w:rsid w:val="00B64AE8"/>
    <w:rsid w:val="00B64B15"/>
    <w:rsid w:val="00B65A92"/>
    <w:rsid w:val="00B65B64"/>
    <w:rsid w:val="00B65F77"/>
    <w:rsid w:val="00B660FB"/>
    <w:rsid w:val="00B663F5"/>
    <w:rsid w:val="00B666BC"/>
    <w:rsid w:val="00B66B50"/>
    <w:rsid w:val="00B67A1A"/>
    <w:rsid w:val="00B67D14"/>
    <w:rsid w:val="00B71150"/>
    <w:rsid w:val="00B715C3"/>
    <w:rsid w:val="00B71793"/>
    <w:rsid w:val="00B72507"/>
    <w:rsid w:val="00B72D2E"/>
    <w:rsid w:val="00B72EDE"/>
    <w:rsid w:val="00B7337D"/>
    <w:rsid w:val="00B73EEC"/>
    <w:rsid w:val="00B74085"/>
    <w:rsid w:val="00B743F1"/>
    <w:rsid w:val="00B74710"/>
    <w:rsid w:val="00B74E7B"/>
    <w:rsid w:val="00B7516D"/>
    <w:rsid w:val="00B7527A"/>
    <w:rsid w:val="00B75629"/>
    <w:rsid w:val="00B75C4D"/>
    <w:rsid w:val="00B77057"/>
    <w:rsid w:val="00B777FC"/>
    <w:rsid w:val="00B77AC7"/>
    <w:rsid w:val="00B80799"/>
    <w:rsid w:val="00B814EE"/>
    <w:rsid w:val="00B815A0"/>
    <w:rsid w:val="00B81F82"/>
    <w:rsid w:val="00B82295"/>
    <w:rsid w:val="00B82750"/>
    <w:rsid w:val="00B82FA8"/>
    <w:rsid w:val="00B834B6"/>
    <w:rsid w:val="00B83694"/>
    <w:rsid w:val="00B83EAB"/>
    <w:rsid w:val="00B83FF6"/>
    <w:rsid w:val="00B84179"/>
    <w:rsid w:val="00B8421F"/>
    <w:rsid w:val="00B84388"/>
    <w:rsid w:val="00B845A8"/>
    <w:rsid w:val="00B845D3"/>
    <w:rsid w:val="00B84C17"/>
    <w:rsid w:val="00B85BCB"/>
    <w:rsid w:val="00B8604B"/>
    <w:rsid w:val="00B869F5"/>
    <w:rsid w:val="00B90B0C"/>
    <w:rsid w:val="00B9129A"/>
    <w:rsid w:val="00B91334"/>
    <w:rsid w:val="00B91A01"/>
    <w:rsid w:val="00B91DDC"/>
    <w:rsid w:val="00B92407"/>
    <w:rsid w:val="00B925D4"/>
    <w:rsid w:val="00B92CBC"/>
    <w:rsid w:val="00B9419B"/>
    <w:rsid w:val="00B94204"/>
    <w:rsid w:val="00B9429D"/>
    <w:rsid w:val="00B9462C"/>
    <w:rsid w:val="00B958D8"/>
    <w:rsid w:val="00B95926"/>
    <w:rsid w:val="00B95E0B"/>
    <w:rsid w:val="00B97113"/>
    <w:rsid w:val="00B973B5"/>
    <w:rsid w:val="00B97422"/>
    <w:rsid w:val="00B974D2"/>
    <w:rsid w:val="00B979F5"/>
    <w:rsid w:val="00B97DD3"/>
    <w:rsid w:val="00B97E3F"/>
    <w:rsid w:val="00BA0A30"/>
    <w:rsid w:val="00BA105E"/>
    <w:rsid w:val="00BA264A"/>
    <w:rsid w:val="00BA27FC"/>
    <w:rsid w:val="00BA2808"/>
    <w:rsid w:val="00BA28E9"/>
    <w:rsid w:val="00BA2B60"/>
    <w:rsid w:val="00BA2BC1"/>
    <w:rsid w:val="00BA3D64"/>
    <w:rsid w:val="00BA4225"/>
    <w:rsid w:val="00BA45F3"/>
    <w:rsid w:val="00BA4C85"/>
    <w:rsid w:val="00BA50D4"/>
    <w:rsid w:val="00BA51BA"/>
    <w:rsid w:val="00BA55DD"/>
    <w:rsid w:val="00BA5D85"/>
    <w:rsid w:val="00BA6113"/>
    <w:rsid w:val="00BA71CE"/>
    <w:rsid w:val="00BA79DE"/>
    <w:rsid w:val="00BA7A62"/>
    <w:rsid w:val="00BA7DCA"/>
    <w:rsid w:val="00BB0A30"/>
    <w:rsid w:val="00BB14D5"/>
    <w:rsid w:val="00BB1814"/>
    <w:rsid w:val="00BB2161"/>
    <w:rsid w:val="00BB23AC"/>
    <w:rsid w:val="00BB2554"/>
    <w:rsid w:val="00BB2557"/>
    <w:rsid w:val="00BB2A2C"/>
    <w:rsid w:val="00BB32B2"/>
    <w:rsid w:val="00BB36A6"/>
    <w:rsid w:val="00BB3B1A"/>
    <w:rsid w:val="00BB3B1B"/>
    <w:rsid w:val="00BB3B49"/>
    <w:rsid w:val="00BB3DC8"/>
    <w:rsid w:val="00BB442E"/>
    <w:rsid w:val="00BB4568"/>
    <w:rsid w:val="00BB49F1"/>
    <w:rsid w:val="00BB50F1"/>
    <w:rsid w:val="00BB5112"/>
    <w:rsid w:val="00BB70E7"/>
    <w:rsid w:val="00BB714F"/>
    <w:rsid w:val="00BB7CEF"/>
    <w:rsid w:val="00BB7F9D"/>
    <w:rsid w:val="00BC059F"/>
    <w:rsid w:val="00BC1714"/>
    <w:rsid w:val="00BC1C4B"/>
    <w:rsid w:val="00BC218D"/>
    <w:rsid w:val="00BC230E"/>
    <w:rsid w:val="00BC23F8"/>
    <w:rsid w:val="00BC246D"/>
    <w:rsid w:val="00BC257F"/>
    <w:rsid w:val="00BC25CA"/>
    <w:rsid w:val="00BC2637"/>
    <w:rsid w:val="00BC2C08"/>
    <w:rsid w:val="00BC2C6B"/>
    <w:rsid w:val="00BC2CDD"/>
    <w:rsid w:val="00BC37F9"/>
    <w:rsid w:val="00BC38B3"/>
    <w:rsid w:val="00BC3982"/>
    <w:rsid w:val="00BC3A99"/>
    <w:rsid w:val="00BC3AC1"/>
    <w:rsid w:val="00BC47BB"/>
    <w:rsid w:val="00BC4C1F"/>
    <w:rsid w:val="00BC4FF2"/>
    <w:rsid w:val="00BC59C0"/>
    <w:rsid w:val="00BC5C68"/>
    <w:rsid w:val="00BC626B"/>
    <w:rsid w:val="00BC65F1"/>
    <w:rsid w:val="00BC667F"/>
    <w:rsid w:val="00BC6942"/>
    <w:rsid w:val="00BC750F"/>
    <w:rsid w:val="00BC763C"/>
    <w:rsid w:val="00BC7B0E"/>
    <w:rsid w:val="00BD0167"/>
    <w:rsid w:val="00BD03F5"/>
    <w:rsid w:val="00BD0AAE"/>
    <w:rsid w:val="00BD0AFA"/>
    <w:rsid w:val="00BD10F6"/>
    <w:rsid w:val="00BD137F"/>
    <w:rsid w:val="00BD1A8E"/>
    <w:rsid w:val="00BD1FC7"/>
    <w:rsid w:val="00BD2087"/>
    <w:rsid w:val="00BD2345"/>
    <w:rsid w:val="00BD27A1"/>
    <w:rsid w:val="00BD293D"/>
    <w:rsid w:val="00BD2A62"/>
    <w:rsid w:val="00BD3AF3"/>
    <w:rsid w:val="00BD3B8E"/>
    <w:rsid w:val="00BD476A"/>
    <w:rsid w:val="00BD496D"/>
    <w:rsid w:val="00BD5790"/>
    <w:rsid w:val="00BD59BE"/>
    <w:rsid w:val="00BD5E01"/>
    <w:rsid w:val="00BD5ECA"/>
    <w:rsid w:val="00BD62AE"/>
    <w:rsid w:val="00BD6DCA"/>
    <w:rsid w:val="00BD7070"/>
    <w:rsid w:val="00BD7480"/>
    <w:rsid w:val="00BE04C7"/>
    <w:rsid w:val="00BE0779"/>
    <w:rsid w:val="00BE0A81"/>
    <w:rsid w:val="00BE14BA"/>
    <w:rsid w:val="00BE1AFD"/>
    <w:rsid w:val="00BE277C"/>
    <w:rsid w:val="00BE3375"/>
    <w:rsid w:val="00BE340C"/>
    <w:rsid w:val="00BE35EC"/>
    <w:rsid w:val="00BE38EA"/>
    <w:rsid w:val="00BE40E7"/>
    <w:rsid w:val="00BE5294"/>
    <w:rsid w:val="00BE5502"/>
    <w:rsid w:val="00BE56DC"/>
    <w:rsid w:val="00BE6A05"/>
    <w:rsid w:val="00BE6F50"/>
    <w:rsid w:val="00BE6F51"/>
    <w:rsid w:val="00BE70CC"/>
    <w:rsid w:val="00BE73AA"/>
    <w:rsid w:val="00BE7BF5"/>
    <w:rsid w:val="00BE7F5C"/>
    <w:rsid w:val="00BF0A10"/>
    <w:rsid w:val="00BF0E88"/>
    <w:rsid w:val="00BF1566"/>
    <w:rsid w:val="00BF17C1"/>
    <w:rsid w:val="00BF18C7"/>
    <w:rsid w:val="00BF1D53"/>
    <w:rsid w:val="00BF1D7B"/>
    <w:rsid w:val="00BF24DD"/>
    <w:rsid w:val="00BF3052"/>
    <w:rsid w:val="00BF3DD1"/>
    <w:rsid w:val="00BF4903"/>
    <w:rsid w:val="00BF52C8"/>
    <w:rsid w:val="00BF54DA"/>
    <w:rsid w:val="00BF5A0A"/>
    <w:rsid w:val="00BF5AD4"/>
    <w:rsid w:val="00BF6B8A"/>
    <w:rsid w:val="00BF770D"/>
    <w:rsid w:val="00BF7936"/>
    <w:rsid w:val="00C0008A"/>
    <w:rsid w:val="00C00910"/>
    <w:rsid w:val="00C00E7B"/>
    <w:rsid w:val="00C01568"/>
    <w:rsid w:val="00C025D1"/>
    <w:rsid w:val="00C02611"/>
    <w:rsid w:val="00C03029"/>
    <w:rsid w:val="00C03201"/>
    <w:rsid w:val="00C036CF"/>
    <w:rsid w:val="00C03CDC"/>
    <w:rsid w:val="00C03D11"/>
    <w:rsid w:val="00C0443F"/>
    <w:rsid w:val="00C0455C"/>
    <w:rsid w:val="00C04B37"/>
    <w:rsid w:val="00C054EF"/>
    <w:rsid w:val="00C058F0"/>
    <w:rsid w:val="00C05999"/>
    <w:rsid w:val="00C059B0"/>
    <w:rsid w:val="00C059EC"/>
    <w:rsid w:val="00C05B24"/>
    <w:rsid w:val="00C06A66"/>
    <w:rsid w:val="00C06DF4"/>
    <w:rsid w:val="00C076EB"/>
    <w:rsid w:val="00C07A1B"/>
    <w:rsid w:val="00C1017E"/>
    <w:rsid w:val="00C10214"/>
    <w:rsid w:val="00C10376"/>
    <w:rsid w:val="00C10623"/>
    <w:rsid w:val="00C10B20"/>
    <w:rsid w:val="00C10BB2"/>
    <w:rsid w:val="00C11195"/>
    <w:rsid w:val="00C113F3"/>
    <w:rsid w:val="00C11D05"/>
    <w:rsid w:val="00C127B9"/>
    <w:rsid w:val="00C127DA"/>
    <w:rsid w:val="00C13198"/>
    <w:rsid w:val="00C13340"/>
    <w:rsid w:val="00C13B9C"/>
    <w:rsid w:val="00C14B8F"/>
    <w:rsid w:val="00C14C0B"/>
    <w:rsid w:val="00C16991"/>
    <w:rsid w:val="00C17643"/>
    <w:rsid w:val="00C20144"/>
    <w:rsid w:val="00C204A9"/>
    <w:rsid w:val="00C2080B"/>
    <w:rsid w:val="00C20901"/>
    <w:rsid w:val="00C21167"/>
    <w:rsid w:val="00C2151F"/>
    <w:rsid w:val="00C232BD"/>
    <w:rsid w:val="00C238A9"/>
    <w:rsid w:val="00C23CDD"/>
    <w:rsid w:val="00C23D90"/>
    <w:rsid w:val="00C23F5B"/>
    <w:rsid w:val="00C24C52"/>
    <w:rsid w:val="00C24C80"/>
    <w:rsid w:val="00C25412"/>
    <w:rsid w:val="00C258BF"/>
    <w:rsid w:val="00C25E80"/>
    <w:rsid w:val="00C26494"/>
    <w:rsid w:val="00C26839"/>
    <w:rsid w:val="00C27722"/>
    <w:rsid w:val="00C27906"/>
    <w:rsid w:val="00C27D84"/>
    <w:rsid w:val="00C302A4"/>
    <w:rsid w:val="00C305F1"/>
    <w:rsid w:val="00C30895"/>
    <w:rsid w:val="00C30DCD"/>
    <w:rsid w:val="00C30FAD"/>
    <w:rsid w:val="00C3112D"/>
    <w:rsid w:val="00C31680"/>
    <w:rsid w:val="00C324F0"/>
    <w:rsid w:val="00C327BF"/>
    <w:rsid w:val="00C327C6"/>
    <w:rsid w:val="00C32C20"/>
    <w:rsid w:val="00C32FE0"/>
    <w:rsid w:val="00C33689"/>
    <w:rsid w:val="00C33A88"/>
    <w:rsid w:val="00C33EA2"/>
    <w:rsid w:val="00C3471C"/>
    <w:rsid w:val="00C34796"/>
    <w:rsid w:val="00C34A13"/>
    <w:rsid w:val="00C34C17"/>
    <w:rsid w:val="00C34EEC"/>
    <w:rsid w:val="00C35516"/>
    <w:rsid w:val="00C358D9"/>
    <w:rsid w:val="00C35942"/>
    <w:rsid w:val="00C35AC5"/>
    <w:rsid w:val="00C36E28"/>
    <w:rsid w:val="00C36F50"/>
    <w:rsid w:val="00C379A7"/>
    <w:rsid w:val="00C40DF4"/>
    <w:rsid w:val="00C41623"/>
    <w:rsid w:val="00C416ED"/>
    <w:rsid w:val="00C41809"/>
    <w:rsid w:val="00C418EF"/>
    <w:rsid w:val="00C41CDB"/>
    <w:rsid w:val="00C41D95"/>
    <w:rsid w:val="00C41DFD"/>
    <w:rsid w:val="00C41FF3"/>
    <w:rsid w:val="00C422C8"/>
    <w:rsid w:val="00C42457"/>
    <w:rsid w:val="00C4283F"/>
    <w:rsid w:val="00C42A7D"/>
    <w:rsid w:val="00C42B53"/>
    <w:rsid w:val="00C437B3"/>
    <w:rsid w:val="00C43D1B"/>
    <w:rsid w:val="00C443FF"/>
    <w:rsid w:val="00C44B02"/>
    <w:rsid w:val="00C450AF"/>
    <w:rsid w:val="00C45A95"/>
    <w:rsid w:val="00C46816"/>
    <w:rsid w:val="00C46CCC"/>
    <w:rsid w:val="00C46D24"/>
    <w:rsid w:val="00C513FF"/>
    <w:rsid w:val="00C516EB"/>
    <w:rsid w:val="00C51773"/>
    <w:rsid w:val="00C51D6C"/>
    <w:rsid w:val="00C520C5"/>
    <w:rsid w:val="00C5224A"/>
    <w:rsid w:val="00C525C7"/>
    <w:rsid w:val="00C52639"/>
    <w:rsid w:val="00C52E23"/>
    <w:rsid w:val="00C52FDF"/>
    <w:rsid w:val="00C54224"/>
    <w:rsid w:val="00C545D2"/>
    <w:rsid w:val="00C547CF"/>
    <w:rsid w:val="00C54B26"/>
    <w:rsid w:val="00C55CAF"/>
    <w:rsid w:val="00C56455"/>
    <w:rsid w:val="00C56918"/>
    <w:rsid w:val="00C56E2D"/>
    <w:rsid w:val="00C57060"/>
    <w:rsid w:val="00C57573"/>
    <w:rsid w:val="00C57A3C"/>
    <w:rsid w:val="00C57B10"/>
    <w:rsid w:val="00C57EFA"/>
    <w:rsid w:val="00C60173"/>
    <w:rsid w:val="00C60565"/>
    <w:rsid w:val="00C60843"/>
    <w:rsid w:val="00C61411"/>
    <w:rsid w:val="00C6180C"/>
    <w:rsid w:val="00C61D61"/>
    <w:rsid w:val="00C62217"/>
    <w:rsid w:val="00C62587"/>
    <w:rsid w:val="00C6280F"/>
    <w:rsid w:val="00C62B1B"/>
    <w:rsid w:val="00C62E1C"/>
    <w:rsid w:val="00C62FB4"/>
    <w:rsid w:val="00C630FC"/>
    <w:rsid w:val="00C634B9"/>
    <w:rsid w:val="00C636E0"/>
    <w:rsid w:val="00C63AE3"/>
    <w:rsid w:val="00C63E71"/>
    <w:rsid w:val="00C64439"/>
    <w:rsid w:val="00C6449E"/>
    <w:rsid w:val="00C646FC"/>
    <w:rsid w:val="00C64EBA"/>
    <w:rsid w:val="00C652AA"/>
    <w:rsid w:val="00C652EE"/>
    <w:rsid w:val="00C65B3E"/>
    <w:rsid w:val="00C66393"/>
    <w:rsid w:val="00C66BC3"/>
    <w:rsid w:val="00C67D98"/>
    <w:rsid w:val="00C70619"/>
    <w:rsid w:val="00C70786"/>
    <w:rsid w:val="00C70D5C"/>
    <w:rsid w:val="00C70FAD"/>
    <w:rsid w:val="00C7131E"/>
    <w:rsid w:val="00C71791"/>
    <w:rsid w:val="00C73000"/>
    <w:rsid w:val="00C74172"/>
    <w:rsid w:val="00C74791"/>
    <w:rsid w:val="00C74ACD"/>
    <w:rsid w:val="00C74EB3"/>
    <w:rsid w:val="00C75874"/>
    <w:rsid w:val="00C761CA"/>
    <w:rsid w:val="00C76CF1"/>
    <w:rsid w:val="00C76DD7"/>
    <w:rsid w:val="00C7749E"/>
    <w:rsid w:val="00C779E5"/>
    <w:rsid w:val="00C801F9"/>
    <w:rsid w:val="00C80B13"/>
    <w:rsid w:val="00C8130A"/>
    <w:rsid w:val="00C813EF"/>
    <w:rsid w:val="00C81CA1"/>
    <w:rsid w:val="00C82413"/>
    <w:rsid w:val="00C82447"/>
    <w:rsid w:val="00C824EB"/>
    <w:rsid w:val="00C825E3"/>
    <w:rsid w:val="00C8285E"/>
    <w:rsid w:val="00C8299C"/>
    <w:rsid w:val="00C82F6F"/>
    <w:rsid w:val="00C8301E"/>
    <w:rsid w:val="00C83033"/>
    <w:rsid w:val="00C836DF"/>
    <w:rsid w:val="00C83C22"/>
    <w:rsid w:val="00C844F7"/>
    <w:rsid w:val="00C84A4D"/>
    <w:rsid w:val="00C85254"/>
    <w:rsid w:val="00C858D0"/>
    <w:rsid w:val="00C85A99"/>
    <w:rsid w:val="00C85F84"/>
    <w:rsid w:val="00C862D2"/>
    <w:rsid w:val="00C86423"/>
    <w:rsid w:val="00C86C7C"/>
    <w:rsid w:val="00C87160"/>
    <w:rsid w:val="00C8740E"/>
    <w:rsid w:val="00C877A0"/>
    <w:rsid w:val="00C87A57"/>
    <w:rsid w:val="00C87C00"/>
    <w:rsid w:val="00C87F37"/>
    <w:rsid w:val="00C90A33"/>
    <w:rsid w:val="00C90CF7"/>
    <w:rsid w:val="00C90EDB"/>
    <w:rsid w:val="00C918DD"/>
    <w:rsid w:val="00C91B24"/>
    <w:rsid w:val="00C91DB5"/>
    <w:rsid w:val="00C91ED5"/>
    <w:rsid w:val="00C92412"/>
    <w:rsid w:val="00C92548"/>
    <w:rsid w:val="00C92698"/>
    <w:rsid w:val="00C9271D"/>
    <w:rsid w:val="00C92D6E"/>
    <w:rsid w:val="00C92E10"/>
    <w:rsid w:val="00C93471"/>
    <w:rsid w:val="00C94AE6"/>
    <w:rsid w:val="00C94BF2"/>
    <w:rsid w:val="00C94D09"/>
    <w:rsid w:val="00C94D72"/>
    <w:rsid w:val="00C9533C"/>
    <w:rsid w:val="00C966E0"/>
    <w:rsid w:val="00C96FEB"/>
    <w:rsid w:val="00C9779D"/>
    <w:rsid w:val="00C97E7C"/>
    <w:rsid w:val="00CA0670"/>
    <w:rsid w:val="00CA086C"/>
    <w:rsid w:val="00CA10AB"/>
    <w:rsid w:val="00CA1588"/>
    <w:rsid w:val="00CA1A4B"/>
    <w:rsid w:val="00CA224E"/>
    <w:rsid w:val="00CA2C40"/>
    <w:rsid w:val="00CA2C91"/>
    <w:rsid w:val="00CA2CDD"/>
    <w:rsid w:val="00CA2EC3"/>
    <w:rsid w:val="00CA39C1"/>
    <w:rsid w:val="00CA3CF7"/>
    <w:rsid w:val="00CA3F7A"/>
    <w:rsid w:val="00CA495F"/>
    <w:rsid w:val="00CA4ECB"/>
    <w:rsid w:val="00CA58B0"/>
    <w:rsid w:val="00CA58DD"/>
    <w:rsid w:val="00CA599D"/>
    <w:rsid w:val="00CA5F1E"/>
    <w:rsid w:val="00CA73EE"/>
    <w:rsid w:val="00CA7927"/>
    <w:rsid w:val="00CA7A66"/>
    <w:rsid w:val="00CB0102"/>
    <w:rsid w:val="00CB0608"/>
    <w:rsid w:val="00CB061A"/>
    <w:rsid w:val="00CB076B"/>
    <w:rsid w:val="00CB0BBA"/>
    <w:rsid w:val="00CB0E08"/>
    <w:rsid w:val="00CB10F3"/>
    <w:rsid w:val="00CB13AB"/>
    <w:rsid w:val="00CB1428"/>
    <w:rsid w:val="00CB1466"/>
    <w:rsid w:val="00CB14D5"/>
    <w:rsid w:val="00CB1638"/>
    <w:rsid w:val="00CB1B5B"/>
    <w:rsid w:val="00CB243C"/>
    <w:rsid w:val="00CB25DB"/>
    <w:rsid w:val="00CB2685"/>
    <w:rsid w:val="00CB28AC"/>
    <w:rsid w:val="00CB2B1E"/>
    <w:rsid w:val="00CB3184"/>
    <w:rsid w:val="00CB3434"/>
    <w:rsid w:val="00CB377E"/>
    <w:rsid w:val="00CB435F"/>
    <w:rsid w:val="00CB4E56"/>
    <w:rsid w:val="00CB5115"/>
    <w:rsid w:val="00CB51E8"/>
    <w:rsid w:val="00CB5286"/>
    <w:rsid w:val="00CB5D13"/>
    <w:rsid w:val="00CB60FC"/>
    <w:rsid w:val="00CB702A"/>
    <w:rsid w:val="00CB7663"/>
    <w:rsid w:val="00CB7D59"/>
    <w:rsid w:val="00CB7DA5"/>
    <w:rsid w:val="00CC01DE"/>
    <w:rsid w:val="00CC04B8"/>
    <w:rsid w:val="00CC1041"/>
    <w:rsid w:val="00CC15FB"/>
    <w:rsid w:val="00CC1B2D"/>
    <w:rsid w:val="00CC1F35"/>
    <w:rsid w:val="00CC22FF"/>
    <w:rsid w:val="00CC268C"/>
    <w:rsid w:val="00CC2929"/>
    <w:rsid w:val="00CC2EBA"/>
    <w:rsid w:val="00CC3588"/>
    <w:rsid w:val="00CC39A9"/>
    <w:rsid w:val="00CC4016"/>
    <w:rsid w:val="00CC4182"/>
    <w:rsid w:val="00CC4871"/>
    <w:rsid w:val="00CC4EBE"/>
    <w:rsid w:val="00CC51E4"/>
    <w:rsid w:val="00CC5322"/>
    <w:rsid w:val="00CC53DE"/>
    <w:rsid w:val="00CC56C2"/>
    <w:rsid w:val="00CC646C"/>
    <w:rsid w:val="00CC693F"/>
    <w:rsid w:val="00CC6E0B"/>
    <w:rsid w:val="00CC71C6"/>
    <w:rsid w:val="00CC7532"/>
    <w:rsid w:val="00CC75C6"/>
    <w:rsid w:val="00CC78C4"/>
    <w:rsid w:val="00CC79E6"/>
    <w:rsid w:val="00CC7B86"/>
    <w:rsid w:val="00CC7BD5"/>
    <w:rsid w:val="00CD036C"/>
    <w:rsid w:val="00CD07D4"/>
    <w:rsid w:val="00CD07E3"/>
    <w:rsid w:val="00CD0E90"/>
    <w:rsid w:val="00CD117B"/>
    <w:rsid w:val="00CD11E1"/>
    <w:rsid w:val="00CD1A6C"/>
    <w:rsid w:val="00CD200F"/>
    <w:rsid w:val="00CD2472"/>
    <w:rsid w:val="00CD28EB"/>
    <w:rsid w:val="00CD290E"/>
    <w:rsid w:val="00CD2BF3"/>
    <w:rsid w:val="00CD368F"/>
    <w:rsid w:val="00CD36C5"/>
    <w:rsid w:val="00CD406D"/>
    <w:rsid w:val="00CD4725"/>
    <w:rsid w:val="00CD4771"/>
    <w:rsid w:val="00CD4B78"/>
    <w:rsid w:val="00CD5023"/>
    <w:rsid w:val="00CD52E7"/>
    <w:rsid w:val="00CD558C"/>
    <w:rsid w:val="00CD55E9"/>
    <w:rsid w:val="00CD5BAD"/>
    <w:rsid w:val="00CD5D6C"/>
    <w:rsid w:val="00CD6272"/>
    <w:rsid w:val="00CD689A"/>
    <w:rsid w:val="00CD72B3"/>
    <w:rsid w:val="00CD73EF"/>
    <w:rsid w:val="00CD7FCC"/>
    <w:rsid w:val="00CE03F4"/>
    <w:rsid w:val="00CE058B"/>
    <w:rsid w:val="00CE05F0"/>
    <w:rsid w:val="00CE0A06"/>
    <w:rsid w:val="00CE0B06"/>
    <w:rsid w:val="00CE0C53"/>
    <w:rsid w:val="00CE0FDE"/>
    <w:rsid w:val="00CE1B85"/>
    <w:rsid w:val="00CE31CA"/>
    <w:rsid w:val="00CE36B1"/>
    <w:rsid w:val="00CE3A58"/>
    <w:rsid w:val="00CE4076"/>
    <w:rsid w:val="00CE5A3F"/>
    <w:rsid w:val="00CE5F3A"/>
    <w:rsid w:val="00CE6DCE"/>
    <w:rsid w:val="00CE72B9"/>
    <w:rsid w:val="00CE731E"/>
    <w:rsid w:val="00CE752E"/>
    <w:rsid w:val="00CE7DC4"/>
    <w:rsid w:val="00CF0C10"/>
    <w:rsid w:val="00CF0CC0"/>
    <w:rsid w:val="00CF0D10"/>
    <w:rsid w:val="00CF0F37"/>
    <w:rsid w:val="00CF13B1"/>
    <w:rsid w:val="00CF154D"/>
    <w:rsid w:val="00CF1715"/>
    <w:rsid w:val="00CF17FE"/>
    <w:rsid w:val="00CF18FB"/>
    <w:rsid w:val="00CF2558"/>
    <w:rsid w:val="00CF28A3"/>
    <w:rsid w:val="00CF4894"/>
    <w:rsid w:val="00CF4949"/>
    <w:rsid w:val="00CF4C06"/>
    <w:rsid w:val="00CF4D61"/>
    <w:rsid w:val="00CF5534"/>
    <w:rsid w:val="00CF5995"/>
    <w:rsid w:val="00CF60A5"/>
    <w:rsid w:val="00CF681C"/>
    <w:rsid w:val="00CF692C"/>
    <w:rsid w:val="00CF69D9"/>
    <w:rsid w:val="00CF7CBF"/>
    <w:rsid w:val="00CF7DD7"/>
    <w:rsid w:val="00D009A7"/>
    <w:rsid w:val="00D00E8F"/>
    <w:rsid w:val="00D01453"/>
    <w:rsid w:val="00D0170B"/>
    <w:rsid w:val="00D017E5"/>
    <w:rsid w:val="00D018F3"/>
    <w:rsid w:val="00D027FD"/>
    <w:rsid w:val="00D02CBF"/>
    <w:rsid w:val="00D03014"/>
    <w:rsid w:val="00D03243"/>
    <w:rsid w:val="00D046B6"/>
    <w:rsid w:val="00D0477B"/>
    <w:rsid w:val="00D04A14"/>
    <w:rsid w:val="00D05509"/>
    <w:rsid w:val="00D05A4D"/>
    <w:rsid w:val="00D05B9E"/>
    <w:rsid w:val="00D05EAC"/>
    <w:rsid w:val="00D05F3A"/>
    <w:rsid w:val="00D06169"/>
    <w:rsid w:val="00D062FF"/>
    <w:rsid w:val="00D064E2"/>
    <w:rsid w:val="00D0659C"/>
    <w:rsid w:val="00D06FAD"/>
    <w:rsid w:val="00D072DA"/>
    <w:rsid w:val="00D1029E"/>
    <w:rsid w:val="00D109FF"/>
    <w:rsid w:val="00D10E06"/>
    <w:rsid w:val="00D11012"/>
    <w:rsid w:val="00D11353"/>
    <w:rsid w:val="00D114B5"/>
    <w:rsid w:val="00D11D18"/>
    <w:rsid w:val="00D11E2A"/>
    <w:rsid w:val="00D120F3"/>
    <w:rsid w:val="00D1291D"/>
    <w:rsid w:val="00D1359D"/>
    <w:rsid w:val="00D1385F"/>
    <w:rsid w:val="00D13906"/>
    <w:rsid w:val="00D13A9C"/>
    <w:rsid w:val="00D140F2"/>
    <w:rsid w:val="00D1473B"/>
    <w:rsid w:val="00D14FFF"/>
    <w:rsid w:val="00D150A0"/>
    <w:rsid w:val="00D154C1"/>
    <w:rsid w:val="00D15716"/>
    <w:rsid w:val="00D157F1"/>
    <w:rsid w:val="00D15B27"/>
    <w:rsid w:val="00D15C5C"/>
    <w:rsid w:val="00D1603C"/>
    <w:rsid w:val="00D16BB3"/>
    <w:rsid w:val="00D176E9"/>
    <w:rsid w:val="00D17CB6"/>
    <w:rsid w:val="00D17D95"/>
    <w:rsid w:val="00D17FC8"/>
    <w:rsid w:val="00D205C4"/>
    <w:rsid w:val="00D20C5D"/>
    <w:rsid w:val="00D211FF"/>
    <w:rsid w:val="00D212E5"/>
    <w:rsid w:val="00D2270B"/>
    <w:rsid w:val="00D231ED"/>
    <w:rsid w:val="00D237B4"/>
    <w:rsid w:val="00D23881"/>
    <w:rsid w:val="00D23C52"/>
    <w:rsid w:val="00D23E5B"/>
    <w:rsid w:val="00D240E0"/>
    <w:rsid w:val="00D24219"/>
    <w:rsid w:val="00D24B7C"/>
    <w:rsid w:val="00D252F0"/>
    <w:rsid w:val="00D254C9"/>
    <w:rsid w:val="00D256E3"/>
    <w:rsid w:val="00D265A3"/>
    <w:rsid w:val="00D269FF"/>
    <w:rsid w:val="00D26A8F"/>
    <w:rsid w:val="00D26BE3"/>
    <w:rsid w:val="00D26E15"/>
    <w:rsid w:val="00D26E94"/>
    <w:rsid w:val="00D27340"/>
    <w:rsid w:val="00D27BB2"/>
    <w:rsid w:val="00D302B5"/>
    <w:rsid w:val="00D3085D"/>
    <w:rsid w:val="00D30E3F"/>
    <w:rsid w:val="00D3176D"/>
    <w:rsid w:val="00D31AEA"/>
    <w:rsid w:val="00D31D22"/>
    <w:rsid w:val="00D328AB"/>
    <w:rsid w:val="00D32BB2"/>
    <w:rsid w:val="00D33416"/>
    <w:rsid w:val="00D336DC"/>
    <w:rsid w:val="00D33F93"/>
    <w:rsid w:val="00D34131"/>
    <w:rsid w:val="00D3427A"/>
    <w:rsid w:val="00D34AF5"/>
    <w:rsid w:val="00D3546E"/>
    <w:rsid w:val="00D35EF1"/>
    <w:rsid w:val="00D36031"/>
    <w:rsid w:val="00D36495"/>
    <w:rsid w:val="00D3674C"/>
    <w:rsid w:val="00D36762"/>
    <w:rsid w:val="00D36A63"/>
    <w:rsid w:val="00D37D54"/>
    <w:rsid w:val="00D407EA"/>
    <w:rsid w:val="00D41922"/>
    <w:rsid w:val="00D41A63"/>
    <w:rsid w:val="00D41D3F"/>
    <w:rsid w:val="00D41FE7"/>
    <w:rsid w:val="00D4281A"/>
    <w:rsid w:val="00D442A1"/>
    <w:rsid w:val="00D44959"/>
    <w:rsid w:val="00D44D3F"/>
    <w:rsid w:val="00D44DF5"/>
    <w:rsid w:val="00D45108"/>
    <w:rsid w:val="00D461BB"/>
    <w:rsid w:val="00D461CD"/>
    <w:rsid w:val="00D46F0A"/>
    <w:rsid w:val="00D46FCC"/>
    <w:rsid w:val="00D472FD"/>
    <w:rsid w:val="00D47476"/>
    <w:rsid w:val="00D47AA5"/>
    <w:rsid w:val="00D47F44"/>
    <w:rsid w:val="00D501FC"/>
    <w:rsid w:val="00D50995"/>
    <w:rsid w:val="00D50E99"/>
    <w:rsid w:val="00D51743"/>
    <w:rsid w:val="00D518BE"/>
    <w:rsid w:val="00D51DBD"/>
    <w:rsid w:val="00D52300"/>
    <w:rsid w:val="00D5332F"/>
    <w:rsid w:val="00D53663"/>
    <w:rsid w:val="00D53720"/>
    <w:rsid w:val="00D53AB3"/>
    <w:rsid w:val="00D53BBC"/>
    <w:rsid w:val="00D53DED"/>
    <w:rsid w:val="00D550C3"/>
    <w:rsid w:val="00D5549A"/>
    <w:rsid w:val="00D55C6C"/>
    <w:rsid w:val="00D56906"/>
    <w:rsid w:val="00D57214"/>
    <w:rsid w:val="00D57506"/>
    <w:rsid w:val="00D57A4A"/>
    <w:rsid w:val="00D57B36"/>
    <w:rsid w:val="00D61259"/>
    <w:rsid w:val="00D61673"/>
    <w:rsid w:val="00D61990"/>
    <w:rsid w:val="00D625FF"/>
    <w:rsid w:val="00D627FE"/>
    <w:rsid w:val="00D628A0"/>
    <w:rsid w:val="00D62B1C"/>
    <w:rsid w:val="00D633B4"/>
    <w:rsid w:val="00D634AB"/>
    <w:rsid w:val="00D63556"/>
    <w:rsid w:val="00D635C1"/>
    <w:rsid w:val="00D63A38"/>
    <w:rsid w:val="00D63FD8"/>
    <w:rsid w:val="00D6439C"/>
    <w:rsid w:val="00D6487E"/>
    <w:rsid w:val="00D64CC1"/>
    <w:rsid w:val="00D65443"/>
    <w:rsid w:val="00D65BEC"/>
    <w:rsid w:val="00D65DCD"/>
    <w:rsid w:val="00D665E5"/>
    <w:rsid w:val="00D666A6"/>
    <w:rsid w:val="00D66CB6"/>
    <w:rsid w:val="00D66CD2"/>
    <w:rsid w:val="00D66ED8"/>
    <w:rsid w:val="00D67548"/>
    <w:rsid w:val="00D6782A"/>
    <w:rsid w:val="00D67E90"/>
    <w:rsid w:val="00D702EE"/>
    <w:rsid w:val="00D70917"/>
    <w:rsid w:val="00D713FF"/>
    <w:rsid w:val="00D7157C"/>
    <w:rsid w:val="00D71AE0"/>
    <w:rsid w:val="00D71DDC"/>
    <w:rsid w:val="00D72A09"/>
    <w:rsid w:val="00D72A42"/>
    <w:rsid w:val="00D72A88"/>
    <w:rsid w:val="00D72CBB"/>
    <w:rsid w:val="00D72F0C"/>
    <w:rsid w:val="00D72F84"/>
    <w:rsid w:val="00D72FAC"/>
    <w:rsid w:val="00D73018"/>
    <w:rsid w:val="00D73583"/>
    <w:rsid w:val="00D7443A"/>
    <w:rsid w:val="00D74A58"/>
    <w:rsid w:val="00D74B62"/>
    <w:rsid w:val="00D74C59"/>
    <w:rsid w:val="00D750B7"/>
    <w:rsid w:val="00D751DB"/>
    <w:rsid w:val="00D7520C"/>
    <w:rsid w:val="00D75376"/>
    <w:rsid w:val="00D75624"/>
    <w:rsid w:val="00D75FB2"/>
    <w:rsid w:val="00D7632B"/>
    <w:rsid w:val="00D767F9"/>
    <w:rsid w:val="00D76AC9"/>
    <w:rsid w:val="00D7735D"/>
    <w:rsid w:val="00D77849"/>
    <w:rsid w:val="00D8001F"/>
    <w:rsid w:val="00D807BD"/>
    <w:rsid w:val="00D80A59"/>
    <w:rsid w:val="00D8131C"/>
    <w:rsid w:val="00D813A3"/>
    <w:rsid w:val="00D819A9"/>
    <w:rsid w:val="00D8230F"/>
    <w:rsid w:val="00D8278B"/>
    <w:rsid w:val="00D834BD"/>
    <w:rsid w:val="00D83CA7"/>
    <w:rsid w:val="00D83D14"/>
    <w:rsid w:val="00D841F3"/>
    <w:rsid w:val="00D84F5D"/>
    <w:rsid w:val="00D85402"/>
    <w:rsid w:val="00D8561C"/>
    <w:rsid w:val="00D85D5C"/>
    <w:rsid w:val="00D85E7F"/>
    <w:rsid w:val="00D867BA"/>
    <w:rsid w:val="00D86F91"/>
    <w:rsid w:val="00D87069"/>
    <w:rsid w:val="00D87AF0"/>
    <w:rsid w:val="00D87C7C"/>
    <w:rsid w:val="00D90666"/>
    <w:rsid w:val="00D90C20"/>
    <w:rsid w:val="00D90F75"/>
    <w:rsid w:val="00D914A8"/>
    <w:rsid w:val="00D92289"/>
    <w:rsid w:val="00D9243A"/>
    <w:rsid w:val="00D931A9"/>
    <w:rsid w:val="00D932C7"/>
    <w:rsid w:val="00D9370A"/>
    <w:rsid w:val="00D939D2"/>
    <w:rsid w:val="00D93ECB"/>
    <w:rsid w:val="00D945CE"/>
    <w:rsid w:val="00D9496A"/>
    <w:rsid w:val="00D94BAE"/>
    <w:rsid w:val="00D94DEF"/>
    <w:rsid w:val="00D954FF"/>
    <w:rsid w:val="00D95A78"/>
    <w:rsid w:val="00D95BFA"/>
    <w:rsid w:val="00D95DB2"/>
    <w:rsid w:val="00D95DB3"/>
    <w:rsid w:val="00D966C2"/>
    <w:rsid w:val="00D96DA1"/>
    <w:rsid w:val="00D96FC4"/>
    <w:rsid w:val="00D9766D"/>
    <w:rsid w:val="00D97B77"/>
    <w:rsid w:val="00DA034D"/>
    <w:rsid w:val="00DA1C91"/>
    <w:rsid w:val="00DA21EE"/>
    <w:rsid w:val="00DA2824"/>
    <w:rsid w:val="00DA29C8"/>
    <w:rsid w:val="00DA2ACA"/>
    <w:rsid w:val="00DA2AF9"/>
    <w:rsid w:val="00DA2EFE"/>
    <w:rsid w:val="00DA3646"/>
    <w:rsid w:val="00DA364C"/>
    <w:rsid w:val="00DA3966"/>
    <w:rsid w:val="00DA41E0"/>
    <w:rsid w:val="00DA42A6"/>
    <w:rsid w:val="00DA42F2"/>
    <w:rsid w:val="00DA42F4"/>
    <w:rsid w:val="00DA44D3"/>
    <w:rsid w:val="00DA4999"/>
    <w:rsid w:val="00DA4AE9"/>
    <w:rsid w:val="00DA54CC"/>
    <w:rsid w:val="00DA5749"/>
    <w:rsid w:val="00DA58C6"/>
    <w:rsid w:val="00DA5A6D"/>
    <w:rsid w:val="00DA67AD"/>
    <w:rsid w:val="00DA6E08"/>
    <w:rsid w:val="00DA714F"/>
    <w:rsid w:val="00DA79DA"/>
    <w:rsid w:val="00DA7BDA"/>
    <w:rsid w:val="00DB03CE"/>
    <w:rsid w:val="00DB08D2"/>
    <w:rsid w:val="00DB1015"/>
    <w:rsid w:val="00DB1120"/>
    <w:rsid w:val="00DB228B"/>
    <w:rsid w:val="00DB235B"/>
    <w:rsid w:val="00DB242E"/>
    <w:rsid w:val="00DB249D"/>
    <w:rsid w:val="00DB24FB"/>
    <w:rsid w:val="00DB2BC8"/>
    <w:rsid w:val="00DB2F33"/>
    <w:rsid w:val="00DB3073"/>
    <w:rsid w:val="00DB3906"/>
    <w:rsid w:val="00DB3C17"/>
    <w:rsid w:val="00DB4ACC"/>
    <w:rsid w:val="00DB524A"/>
    <w:rsid w:val="00DB5500"/>
    <w:rsid w:val="00DB5B23"/>
    <w:rsid w:val="00DB5B58"/>
    <w:rsid w:val="00DB5C75"/>
    <w:rsid w:val="00DB5DD1"/>
    <w:rsid w:val="00DB641E"/>
    <w:rsid w:val="00DB6AFD"/>
    <w:rsid w:val="00DB6F9E"/>
    <w:rsid w:val="00DB7162"/>
    <w:rsid w:val="00DB7188"/>
    <w:rsid w:val="00DB76D5"/>
    <w:rsid w:val="00DB7A8F"/>
    <w:rsid w:val="00DB7E89"/>
    <w:rsid w:val="00DC055D"/>
    <w:rsid w:val="00DC0799"/>
    <w:rsid w:val="00DC0849"/>
    <w:rsid w:val="00DC0B62"/>
    <w:rsid w:val="00DC0FE4"/>
    <w:rsid w:val="00DC140A"/>
    <w:rsid w:val="00DC1478"/>
    <w:rsid w:val="00DC24D9"/>
    <w:rsid w:val="00DC2762"/>
    <w:rsid w:val="00DC2A8C"/>
    <w:rsid w:val="00DC2B9B"/>
    <w:rsid w:val="00DC333D"/>
    <w:rsid w:val="00DC3475"/>
    <w:rsid w:val="00DC3B67"/>
    <w:rsid w:val="00DC3E10"/>
    <w:rsid w:val="00DC4224"/>
    <w:rsid w:val="00DC4256"/>
    <w:rsid w:val="00DC6107"/>
    <w:rsid w:val="00DC6CA0"/>
    <w:rsid w:val="00DC714E"/>
    <w:rsid w:val="00DC75A7"/>
    <w:rsid w:val="00DD0340"/>
    <w:rsid w:val="00DD0CE1"/>
    <w:rsid w:val="00DD0D83"/>
    <w:rsid w:val="00DD11F4"/>
    <w:rsid w:val="00DD1CD6"/>
    <w:rsid w:val="00DD1EAE"/>
    <w:rsid w:val="00DD2202"/>
    <w:rsid w:val="00DD258E"/>
    <w:rsid w:val="00DD2EAA"/>
    <w:rsid w:val="00DD3168"/>
    <w:rsid w:val="00DD3255"/>
    <w:rsid w:val="00DD337E"/>
    <w:rsid w:val="00DD3431"/>
    <w:rsid w:val="00DD3856"/>
    <w:rsid w:val="00DD393C"/>
    <w:rsid w:val="00DD3B98"/>
    <w:rsid w:val="00DD4051"/>
    <w:rsid w:val="00DD41E4"/>
    <w:rsid w:val="00DD4D95"/>
    <w:rsid w:val="00DD4F67"/>
    <w:rsid w:val="00DD4F6D"/>
    <w:rsid w:val="00DD58F8"/>
    <w:rsid w:val="00DD6512"/>
    <w:rsid w:val="00DD695B"/>
    <w:rsid w:val="00DD6ADD"/>
    <w:rsid w:val="00DD6F07"/>
    <w:rsid w:val="00DD7C2F"/>
    <w:rsid w:val="00DE0CE6"/>
    <w:rsid w:val="00DE1271"/>
    <w:rsid w:val="00DE221F"/>
    <w:rsid w:val="00DE22A7"/>
    <w:rsid w:val="00DE2506"/>
    <w:rsid w:val="00DE2DD3"/>
    <w:rsid w:val="00DE2F8F"/>
    <w:rsid w:val="00DE353E"/>
    <w:rsid w:val="00DE3734"/>
    <w:rsid w:val="00DE375E"/>
    <w:rsid w:val="00DE39B6"/>
    <w:rsid w:val="00DE3F1E"/>
    <w:rsid w:val="00DE4500"/>
    <w:rsid w:val="00DE453A"/>
    <w:rsid w:val="00DE4B21"/>
    <w:rsid w:val="00DE4CFF"/>
    <w:rsid w:val="00DE581C"/>
    <w:rsid w:val="00DE587C"/>
    <w:rsid w:val="00DE6FAD"/>
    <w:rsid w:val="00DE745F"/>
    <w:rsid w:val="00DE7543"/>
    <w:rsid w:val="00DE79AB"/>
    <w:rsid w:val="00DF001A"/>
    <w:rsid w:val="00DF00C3"/>
    <w:rsid w:val="00DF0497"/>
    <w:rsid w:val="00DF0759"/>
    <w:rsid w:val="00DF0772"/>
    <w:rsid w:val="00DF089D"/>
    <w:rsid w:val="00DF0C82"/>
    <w:rsid w:val="00DF0F03"/>
    <w:rsid w:val="00DF1D4F"/>
    <w:rsid w:val="00DF1D92"/>
    <w:rsid w:val="00DF21D9"/>
    <w:rsid w:val="00DF37BA"/>
    <w:rsid w:val="00DF37EA"/>
    <w:rsid w:val="00DF40CC"/>
    <w:rsid w:val="00DF4715"/>
    <w:rsid w:val="00DF4C9C"/>
    <w:rsid w:val="00DF4CEA"/>
    <w:rsid w:val="00DF4D54"/>
    <w:rsid w:val="00DF516C"/>
    <w:rsid w:val="00DF53DD"/>
    <w:rsid w:val="00DF53EB"/>
    <w:rsid w:val="00DF573A"/>
    <w:rsid w:val="00DF5A76"/>
    <w:rsid w:val="00DF5D5C"/>
    <w:rsid w:val="00DF5E57"/>
    <w:rsid w:val="00DF6348"/>
    <w:rsid w:val="00DF66BA"/>
    <w:rsid w:val="00DF66D9"/>
    <w:rsid w:val="00DF718E"/>
    <w:rsid w:val="00DF731B"/>
    <w:rsid w:val="00DF7684"/>
    <w:rsid w:val="00DF7C54"/>
    <w:rsid w:val="00DF7F08"/>
    <w:rsid w:val="00E00570"/>
    <w:rsid w:val="00E00962"/>
    <w:rsid w:val="00E00B3D"/>
    <w:rsid w:val="00E00C2D"/>
    <w:rsid w:val="00E00EF6"/>
    <w:rsid w:val="00E01295"/>
    <w:rsid w:val="00E0195D"/>
    <w:rsid w:val="00E02335"/>
    <w:rsid w:val="00E02379"/>
    <w:rsid w:val="00E02B3D"/>
    <w:rsid w:val="00E02C24"/>
    <w:rsid w:val="00E0364D"/>
    <w:rsid w:val="00E05066"/>
    <w:rsid w:val="00E050B5"/>
    <w:rsid w:val="00E05CC9"/>
    <w:rsid w:val="00E05CDE"/>
    <w:rsid w:val="00E05EA2"/>
    <w:rsid w:val="00E07484"/>
    <w:rsid w:val="00E07C0A"/>
    <w:rsid w:val="00E101DC"/>
    <w:rsid w:val="00E10A63"/>
    <w:rsid w:val="00E115E4"/>
    <w:rsid w:val="00E11A21"/>
    <w:rsid w:val="00E11B44"/>
    <w:rsid w:val="00E12243"/>
    <w:rsid w:val="00E1246D"/>
    <w:rsid w:val="00E12617"/>
    <w:rsid w:val="00E1273F"/>
    <w:rsid w:val="00E128A8"/>
    <w:rsid w:val="00E12BC7"/>
    <w:rsid w:val="00E13343"/>
    <w:rsid w:val="00E13587"/>
    <w:rsid w:val="00E13C0E"/>
    <w:rsid w:val="00E147B3"/>
    <w:rsid w:val="00E14CBB"/>
    <w:rsid w:val="00E165AB"/>
    <w:rsid w:val="00E16750"/>
    <w:rsid w:val="00E17333"/>
    <w:rsid w:val="00E176A4"/>
    <w:rsid w:val="00E17A5D"/>
    <w:rsid w:val="00E17EAD"/>
    <w:rsid w:val="00E205F5"/>
    <w:rsid w:val="00E20CE0"/>
    <w:rsid w:val="00E223D3"/>
    <w:rsid w:val="00E22AC6"/>
    <w:rsid w:val="00E22CEC"/>
    <w:rsid w:val="00E22CF4"/>
    <w:rsid w:val="00E22EBF"/>
    <w:rsid w:val="00E23C3E"/>
    <w:rsid w:val="00E23F12"/>
    <w:rsid w:val="00E241EE"/>
    <w:rsid w:val="00E2435D"/>
    <w:rsid w:val="00E24771"/>
    <w:rsid w:val="00E24916"/>
    <w:rsid w:val="00E24EF3"/>
    <w:rsid w:val="00E251E9"/>
    <w:rsid w:val="00E25A5D"/>
    <w:rsid w:val="00E26960"/>
    <w:rsid w:val="00E26F4B"/>
    <w:rsid w:val="00E2720B"/>
    <w:rsid w:val="00E27448"/>
    <w:rsid w:val="00E275DF"/>
    <w:rsid w:val="00E27629"/>
    <w:rsid w:val="00E27791"/>
    <w:rsid w:val="00E2780F"/>
    <w:rsid w:val="00E2791F"/>
    <w:rsid w:val="00E27BAD"/>
    <w:rsid w:val="00E27EB1"/>
    <w:rsid w:val="00E27F02"/>
    <w:rsid w:val="00E27F9B"/>
    <w:rsid w:val="00E30046"/>
    <w:rsid w:val="00E308B6"/>
    <w:rsid w:val="00E30939"/>
    <w:rsid w:val="00E30AF3"/>
    <w:rsid w:val="00E30F39"/>
    <w:rsid w:val="00E30FA7"/>
    <w:rsid w:val="00E31F45"/>
    <w:rsid w:val="00E32ADE"/>
    <w:rsid w:val="00E32B29"/>
    <w:rsid w:val="00E33ABD"/>
    <w:rsid w:val="00E33E4D"/>
    <w:rsid w:val="00E34342"/>
    <w:rsid w:val="00E3482C"/>
    <w:rsid w:val="00E34A05"/>
    <w:rsid w:val="00E34E58"/>
    <w:rsid w:val="00E358E1"/>
    <w:rsid w:val="00E35A06"/>
    <w:rsid w:val="00E35A78"/>
    <w:rsid w:val="00E35EF7"/>
    <w:rsid w:val="00E36044"/>
    <w:rsid w:val="00E36283"/>
    <w:rsid w:val="00E36478"/>
    <w:rsid w:val="00E36B12"/>
    <w:rsid w:val="00E36EE7"/>
    <w:rsid w:val="00E37E2D"/>
    <w:rsid w:val="00E37F97"/>
    <w:rsid w:val="00E402A1"/>
    <w:rsid w:val="00E40334"/>
    <w:rsid w:val="00E40AA3"/>
    <w:rsid w:val="00E40F50"/>
    <w:rsid w:val="00E4257C"/>
    <w:rsid w:val="00E42C21"/>
    <w:rsid w:val="00E42C8C"/>
    <w:rsid w:val="00E43042"/>
    <w:rsid w:val="00E434DC"/>
    <w:rsid w:val="00E437D2"/>
    <w:rsid w:val="00E43CCD"/>
    <w:rsid w:val="00E43DC5"/>
    <w:rsid w:val="00E44258"/>
    <w:rsid w:val="00E443A8"/>
    <w:rsid w:val="00E446A8"/>
    <w:rsid w:val="00E44BCB"/>
    <w:rsid w:val="00E45B9B"/>
    <w:rsid w:val="00E46D16"/>
    <w:rsid w:val="00E479DA"/>
    <w:rsid w:val="00E47D07"/>
    <w:rsid w:val="00E50208"/>
    <w:rsid w:val="00E503F1"/>
    <w:rsid w:val="00E50B61"/>
    <w:rsid w:val="00E511D3"/>
    <w:rsid w:val="00E514F0"/>
    <w:rsid w:val="00E517C1"/>
    <w:rsid w:val="00E51A6B"/>
    <w:rsid w:val="00E51BAA"/>
    <w:rsid w:val="00E51C99"/>
    <w:rsid w:val="00E5200D"/>
    <w:rsid w:val="00E527AA"/>
    <w:rsid w:val="00E532A6"/>
    <w:rsid w:val="00E544CA"/>
    <w:rsid w:val="00E5454B"/>
    <w:rsid w:val="00E54643"/>
    <w:rsid w:val="00E54BF4"/>
    <w:rsid w:val="00E5550E"/>
    <w:rsid w:val="00E55B05"/>
    <w:rsid w:val="00E55C34"/>
    <w:rsid w:val="00E5654F"/>
    <w:rsid w:val="00E56B62"/>
    <w:rsid w:val="00E56E46"/>
    <w:rsid w:val="00E573FE"/>
    <w:rsid w:val="00E5766D"/>
    <w:rsid w:val="00E5779D"/>
    <w:rsid w:val="00E57BC5"/>
    <w:rsid w:val="00E610BC"/>
    <w:rsid w:val="00E61542"/>
    <w:rsid w:val="00E620BC"/>
    <w:rsid w:val="00E62616"/>
    <w:rsid w:val="00E62DA6"/>
    <w:rsid w:val="00E62DF3"/>
    <w:rsid w:val="00E62F2D"/>
    <w:rsid w:val="00E63065"/>
    <w:rsid w:val="00E63468"/>
    <w:rsid w:val="00E63B3F"/>
    <w:rsid w:val="00E63E5B"/>
    <w:rsid w:val="00E63F39"/>
    <w:rsid w:val="00E6449C"/>
    <w:rsid w:val="00E64F5A"/>
    <w:rsid w:val="00E64F82"/>
    <w:rsid w:val="00E6632C"/>
    <w:rsid w:val="00E66A97"/>
    <w:rsid w:val="00E66D3E"/>
    <w:rsid w:val="00E66DB7"/>
    <w:rsid w:val="00E6701D"/>
    <w:rsid w:val="00E672B8"/>
    <w:rsid w:val="00E67459"/>
    <w:rsid w:val="00E674B6"/>
    <w:rsid w:val="00E67AAF"/>
    <w:rsid w:val="00E67C87"/>
    <w:rsid w:val="00E70FA2"/>
    <w:rsid w:val="00E7125E"/>
    <w:rsid w:val="00E7135A"/>
    <w:rsid w:val="00E71F50"/>
    <w:rsid w:val="00E72157"/>
    <w:rsid w:val="00E72EBD"/>
    <w:rsid w:val="00E73058"/>
    <w:rsid w:val="00E73464"/>
    <w:rsid w:val="00E7356D"/>
    <w:rsid w:val="00E7363F"/>
    <w:rsid w:val="00E73F3C"/>
    <w:rsid w:val="00E73F71"/>
    <w:rsid w:val="00E74147"/>
    <w:rsid w:val="00E74853"/>
    <w:rsid w:val="00E748B1"/>
    <w:rsid w:val="00E74B4D"/>
    <w:rsid w:val="00E74DAD"/>
    <w:rsid w:val="00E75051"/>
    <w:rsid w:val="00E7505E"/>
    <w:rsid w:val="00E75441"/>
    <w:rsid w:val="00E7577E"/>
    <w:rsid w:val="00E75838"/>
    <w:rsid w:val="00E75931"/>
    <w:rsid w:val="00E76397"/>
    <w:rsid w:val="00E76EFD"/>
    <w:rsid w:val="00E773B4"/>
    <w:rsid w:val="00E7763F"/>
    <w:rsid w:val="00E777B5"/>
    <w:rsid w:val="00E7784A"/>
    <w:rsid w:val="00E779D7"/>
    <w:rsid w:val="00E80155"/>
    <w:rsid w:val="00E8047E"/>
    <w:rsid w:val="00E80E60"/>
    <w:rsid w:val="00E810B3"/>
    <w:rsid w:val="00E815C4"/>
    <w:rsid w:val="00E817C7"/>
    <w:rsid w:val="00E81B53"/>
    <w:rsid w:val="00E81D8D"/>
    <w:rsid w:val="00E81E10"/>
    <w:rsid w:val="00E820FC"/>
    <w:rsid w:val="00E82B2E"/>
    <w:rsid w:val="00E83233"/>
    <w:rsid w:val="00E83758"/>
    <w:rsid w:val="00E83899"/>
    <w:rsid w:val="00E839CE"/>
    <w:rsid w:val="00E83BC8"/>
    <w:rsid w:val="00E83C64"/>
    <w:rsid w:val="00E8511C"/>
    <w:rsid w:val="00E85AF4"/>
    <w:rsid w:val="00E85B58"/>
    <w:rsid w:val="00E86313"/>
    <w:rsid w:val="00E8639A"/>
    <w:rsid w:val="00E8646D"/>
    <w:rsid w:val="00E8724E"/>
    <w:rsid w:val="00E87B44"/>
    <w:rsid w:val="00E87B8D"/>
    <w:rsid w:val="00E90341"/>
    <w:rsid w:val="00E9034B"/>
    <w:rsid w:val="00E90405"/>
    <w:rsid w:val="00E905FA"/>
    <w:rsid w:val="00E909A1"/>
    <w:rsid w:val="00E90E4D"/>
    <w:rsid w:val="00E91042"/>
    <w:rsid w:val="00E9158F"/>
    <w:rsid w:val="00E92934"/>
    <w:rsid w:val="00E92B85"/>
    <w:rsid w:val="00E92CD6"/>
    <w:rsid w:val="00E9301B"/>
    <w:rsid w:val="00E930E8"/>
    <w:rsid w:val="00E9331E"/>
    <w:rsid w:val="00E93701"/>
    <w:rsid w:val="00E9371E"/>
    <w:rsid w:val="00E94044"/>
    <w:rsid w:val="00E94169"/>
    <w:rsid w:val="00E94342"/>
    <w:rsid w:val="00E95127"/>
    <w:rsid w:val="00E95444"/>
    <w:rsid w:val="00E954B0"/>
    <w:rsid w:val="00E95543"/>
    <w:rsid w:val="00E958AA"/>
    <w:rsid w:val="00E96009"/>
    <w:rsid w:val="00E97F58"/>
    <w:rsid w:val="00EA0179"/>
    <w:rsid w:val="00EA0996"/>
    <w:rsid w:val="00EA0AF8"/>
    <w:rsid w:val="00EA0F49"/>
    <w:rsid w:val="00EA171F"/>
    <w:rsid w:val="00EA1E3B"/>
    <w:rsid w:val="00EA2270"/>
    <w:rsid w:val="00EA2520"/>
    <w:rsid w:val="00EA259E"/>
    <w:rsid w:val="00EA286D"/>
    <w:rsid w:val="00EA2B13"/>
    <w:rsid w:val="00EA2E2C"/>
    <w:rsid w:val="00EA3074"/>
    <w:rsid w:val="00EA31C2"/>
    <w:rsid w:val="00EA36F6"/>
    <w:rsid w:val="00EA37B7"/>
    <w:rsid w:val="00EA38D3"/>
    <w:rsid w:val="00EA393A"/>
    <w:rsid w:val="00EA3BE0"/>
    <w:rsid w:val="00EA3CD4"/>
    <w:rsid w:val="00EA3F91"/>
    <w:rsid w:val="00EA4125"/>
    <w:rsid w:val="00EA42B3"/>
    <w:rsid w:val="00EA43C7"/>
    <w:rsid w:val="00EA440E"/>
    <w:rsid w:val="00EA4D55"/>
    <w:rsid w:val="00EA5940"/>
    <w:rsid w:val="00EA5CF6"/>
    <w:rsid w:val="00EA72DB"/>
    <w:rsid w:val="00EA7928"/>
    <w:rsid w:val="00EA7CCB"/>
    <w:rsid w:val="00EA7D34"/>
    <w:rsid w:val="00EB072C"/>
    <w:rsid w:val="00EB074F"/>
    <w:rsid w:val="00EB0F30"/>
    <w:rsid w:val="00EB139C"/>
    <w:rsid w:val="00EB172C"/>
    <w:rsid w:val="00EB1BDB"/>
    <w:rsid w:val="00EB1D47"/>
    <w:rsid w:val="00EB1E0C"/>
    <w:rsid w:val="00EB1FEE"/>
    <w:rsid w:val="00EB2255"/>
    <w:rsid w:val="00EB2706"/>
    <w:rsid w:val="00EB3531"/>
    <w:rsid w:val="00EB3663"/>
    <w:rsid w:val="00EB3A4A"/>
    <w:rsid w:val="00EB4107"/>
    <w:rsid w:val="00EB5386"/>
    <w:rsid w:val="00EB58C7"/>
    <w:rsid w:val="00EB621B"/>
    <w:rsid w:val="00EB643B"/>
    <w:rsid w:val="00EB6E69"/>
    <w:rsid w:val="00EB6E9A"/>
    <w:rsid w:val="00EB6F0D"/>
    <w:rsid w:val="00EB73DA"/>
    <w:rsid w:val="00EB7ACD"/>
    <w:rsid w:val="00EB7F8A"/>
    <w:rsid w:val="00EC0269"/>
    <w:rsid w:val="00EC07E1"/>
    <w:rsid w:val="00EC0924"/>
    <w:rsid w:val="00EC0B47"/>
    <w:rsid w:val="00EC1410"/>
    <w:rsid w:val="00EC1EC5"/>
    <w:rsid w:val="00EC21BB"/>
    <w:rsid w:val="00EC2290"/>
    <w:rsid w:val="00EC28D1"/>
    <w:rsid w:val="00EC363B"/>
    <w:rsid w:val="00EC393B"/>
    <w:rsid w:val="00EC3F40"/>
    <w:rsid w:val="00EC3FEB"/>
    <w:rsid w:val="00EC444E"/>
    <w:rsid w:val="00EC44FA"/>
    <w:rsid w:val="00EC4E17"/>
    <w:rsid w:val="00EC5276"/>
    <w:rsid w:val="00EC643C"/>
    <w:rsid w:val="00EC68FF"/>
    <w:rsid w:val="00EC6B39"/>
    <w:rsid w:val="00EC720F"/>
    <w:rsid w:val="00EC735F"/>
    <w:rsid w:val="00EC75D9"/>
    <w:rsid w:val="00EC7748"/>
    <w:rsid w:val="00ED005A"/>
    <w:rsid w:val="00ED0A39"/>
    <w:rsid w:val="00ED0C0E"/>
    <w:rsid w:val="00ED0FB5"/>
    <w:rsid w:val="00ED1544"/>
    <w:rsid w:val="00ED1976"/>
    <w:rsid w:val="00ED1D8E"/>
    <w:rsid w:val="00ED1F91"/>
    <w:rsid w:val="00ED2D48"/>
    <w:rsid w:val="00ED2E0E"/>
    <w:rsid w:val="00ED3063"/>
    <w:rsid w:val="00ED3120"/>
    <w:rsid w:val="00ED3202"/>
    <w:rsid w:val="00ED3709"/>
    <w:rsid w:val="00ED3776"/>
    <w:rsid w:val="00ED3AA5"/>
    <w:rsid w:val="00ED3C3B"/>
    <w:rsid w:val="00ED3CA3"/>
    <w:rsid w:val="00ED3D10"/>
    <w:rsid w:val="00ED566B"/>
    <w:rsid w:val="00ED5CC0"/>
    <w:rsid w:val="00ED6390"/>
    <w:rsid w:val="00ED6615"/>
    <w:rsid w:val="00ED697B"/>
    <w:rsid w:val="00ED6FB4"/>
    <w:rsid w:val="00ED7AC1"/>
    <w:rsid w:val="00EE08C0"/>
    <w:rsid w:val="00EE0A5C"/>
    <w:rsid w:val="00EE1799"/>
    <w:rsid w:val="00EE18F7"/>
    <w:rsid w:val="00EE1914"/>
    <w:rsid w:val="00EE1A1F"/>
    <w:rsid w:val="00EE1B23"/>
    <w:rsid w:val="00EE28DD"/>
    <w:rsid w:val="00EE306E"/>
    <w:rsid w:val="00EE34EA"/>
    <w:rsid w:val="00EE3A7E"/>
    <w:rsid w:val="00EE3A90"/>
    <w:rsid w:val="00EE40F7"/>
    <w:rsid w:val="00EE4549"/>
    <w:rsid w:val="00EE469D"/>
    <w:rsid w:val="00EE49F2"/>
    <w:rsid w:val="00EE5397"/>
    <w:rsid w:val="00EE57BF"/>
    <w:rsid w:val="00EE5E2E"/>
    <w:rsid w:val="00EE62BC"/>
    <w:rsid w:val="00EE6498"/>
    <w:rsid w:val="00EE6ACC"/>
    <w:rsid w:val="00EE6EE9"/>
    <w:rsid w:val="00EE716D"/>
    <w:rsid w:val="00EE7214"/>
    <w:rsid w:val="00EE74FF"/>
    <w:rsid w:val="00EE7666"/>
    <w:rsid w:val="00EE76ED"/>
    <w:rsid w:val="00EE7915"/>
    <w:rsid w:val="00EF0454"/>
    <w:rsid w:val="00EF128D"/>
    <w:rsid w:val="00EF18ED"/>
    <w:rsid w:val="00EF1EEF"/>
    <w:rsid w:val="00EF23E9"/>
    <w:rsid w:val="00EF2ADD"/>
    <w:rsid w:val="00EF320B"/>
    <w:rsid w:val="00EF33D3"/>
    <w:rsid w:val="00EF3470"/>
    <w:rsid w:val="00EF3E80"/>
    <w:rsid w:val="00EF40D6"/>
    <w:rsid w:val="00EF4263"/>
    <w:rsid w:val="00EF45A5"/>
    <w:rsid w:val="00EF4731"/>
    <w:rsid w:val="00EF4CFE"/>
    <w:rsid w:val="00EF52A7"/>
    <w:rsid w:val="00EF5644"/>
    <w:rsid w:val="00EF60F2"/>
    <w:rsid w:val="00EF6831"/>
    <w:rsid w:val="00EF706A"/>
    <w:rsid w:val="00EF7073"/>
    <w:rsid w:val="00EF7378"/>
    <w:rsid w:val="00EF7A64"/>
    <w:rsid w:val="00EF7B09"/>
    <w:rsid w:val="00F0057F"/>
    <w:rsid w:val="00F00BAF"/>
    <w:rsid w:val="00F00D0B"/>
    <w:rsid w:val="00F0143D"/>
    <w:rsid w:val="00F01C2D"/>
    <w:rsid w:val="00F022A0"/>
    <w:rsid w:val="00F027FD"/>
    <w:rsid w:val="00F03B76"/>
    <w:rsid w:val="00F03CAF"/>
    <w:rsid w:val="00F040E7"/>
    <w:rsid w:val="00F043AD"/>
    <w:rsid w:val="00F04943"/>
    <w:rsid w:val="00F04B9F"/>
    <w:rsid w:val="00F04CD5"/>
    <w:rsid w:val="00F04F0B"/>
    <w:rsid w:val="00F05069"/>
    <w:rsid w:val="00F056EA"/>
    <w:rsid w:val="00F05F67"/>
    <w:rsid w:val="00F061D7"/>
    <w:rsid w:val="00F062B5"/>
    <w:rsid w:val="00F063C7"/>
    <w:rsid w:val="00F06495"/>
    <w:rsid w:val="00F06846"/>
    <w:rsid w:val="00F06AD9"/>
    <w:rsid w:val="00F06F92"/>
    <w:rsid w:val="00F07553"/>
    <w:rsid w:val="00F07936"/>
    <w:rsid w:val="00F07BD3"/>
    <w:rsid w:val="00F1052E"/>
    <w:rsid w:val="00F10850"/>
    <w:rsid w:val="00F10E1B"/>
    <w:rsid w:val="00F110E4"/>
    <w:rsid w:val="00F11278"/>
    <w:rsid w:val="00F114B6"/>
    <w:rsid w:val="00F11610"/>
    <w:rsid w:val="00F11742"/>
    <w:rsid w:val="00F11BBB"/>
    <w:rsid w:val="00F1227B"/>
    <w:rsid w:val="00F12738"/>
    <w:rsid w:val="00F1323A"/>
    <w:rsid w:val="00F13DC4"/>
    <w:rsid w:val="00F141E8"/>
    <w:rsid w:val="00F14203"/>
    <w:rsid w:val="00F1464F"/>
    <w:rsid w:val="00F1515E"/>
    <w:rsid w:val="00F15916"/>
    <w:rsid w:val="00F15ED9"/>
    <w:rsid w:val="00F1606D"/>
    <w:rsid w:val="00F168F4"/>
    <w:rsid w:val="00F16BA1"/>
    <w:rsid w:val="00F16E07"/>
    <w:rsid w:val="00F1727A"/>
    <w:rsid w:val="00F17A4D"/>
    <w:rsid w:val="00F20815"/>
    <w:rsid w:val="00F20BD2"/>
    <w:rsid w:val="00F20BDA"/>
    <w:rsid w:val="00F20D43"/>
    <w:rsid w:val="00F21825"/>
    <w:rsid w:val="00F21A4C"/>
    <w:rsid w:val="00F21E53"/>
    <w:rsid w:val="00F23144"/>
    <w:rsid w:val="00F23729"/>
    <w:rsid w:val="00F23861"/>
    <w:rsid w:val="00F23C2E"/>
    <w:rsid w:val="00F23C68"/>
    <w:rsid w:val="00F23E7F"/>
    <w:rsid w:val="00F23EB7"/>
    <w:rsid w:val="00F243BB"/>
    <w:rsid w:val="00F247C4"/>
    <w:rsid w:val="00F25662"/>
    <w:rsid w:val="00F25F7B"/>
    <w:rsid w:val="00F26165"/>
    <w:rsid w:val="00F26B4E"/>
    <w:rsid w:val="00F26CCF"/>
    <w:rsid w:val="00F2712F"/>
    <w:rsid w:val="00F271D5"/>
    <w:rsid w:val="00F27313"/>
    <w:rsid w:val="00F309BC"/>
    <w:rsid w:val="00F30AD0"/>
    <w:rsid w:val="00F30B41"/>
    <w:rsid w:val="00F312EC"/>
    <w:rsid w:val="00F31AFC"/>
    <w:rsid w:val="00F328D5"/>
    <w:rsid w:val="00F32AC4"/>
    <w:rsid w:val="00F32D9E"/>
    <w:rsid w:val="00F32EFD"/>
    <w:rsid w:val="00F33320"/>
    <w:rsid w:val="00F3344F"/>
    <w:rsid w:val="00F33890"/>
    <w:rsid w:val="00F34156"/>
    <w:rsid w:val="00F34173"/>
    <w:rsid w:val="00F3477D"/>
    <w:rsid w:val="00F34B44"/>
    <w:rsid w:val="00F363F3"/>
    <w:rsid w:val="00F36769"/>
    <w:rsid w:val="00F36CB5"/>
    <w:rsid w:val="00F36E22"/>
    <w:rsid w:val="00F36EA7"/>
    <w:rsid w:val="00F37D33"/>
    <w:rsid w:val="00F37F3C"/>
    <w:rsid w:val="00F37F41"/>
    <w:rsid w:val="00F40EDF"/>
    <w:rsid w:val="00F40F33"/>
    <w:rsid w:val="00F4233E"/>
    <w:rsid w:val="00F42B1E"/>
    <w:rsid w:val="00F4325A"/>
    <w:rsid w:val="00F432EC"/>
    <w:rsid w:val="00F434E2"/>
    <w:rsid w:val="00F43CCB"/>
    <w:rsid w:val="00F43D08"/>
    <w:rsid w:val="00F44881"/>
    <w:rsid w:val="00F44C2D"/>
    <w:rsid w:val="00F44D57"/>
    <w:rsid w:val="00F44DC0"/>
    <w:rsid w:val="00F457DD"/>
    <w:rsid w:val="00F45996"/>
    <w:rsid w:val="00F45CAB"/>
    <w:rsid w:val="00F45F39"/>
    <w:rsid w:val="00F467F5"/>
    <w:rsid w:val="00F468A8"/>
    <w:rsid w:val="00F46B1A"/>
    <w:rsid w:val="00F46DF4"/>
    <w:rsid w:val="00F477C8"/>
    <w:rsid w:val="00F47B58"/>
    <w:rsid w:val="00F47EA2"/>
    <w:rsid w:val="00F50059"/>
    <w:rsid w:val="00F50AA0"/>
    <w:rsid w:val="00F51276"/>
    <w:rsid w:val="00F51CD4"/>
    <w:rsid w:val="00F51F24"/>
    <w:rsid w:val="00F52213"/>
    <w:rsid w:val="00F53192"/>
    <w:rsid w:val="00F535A2"/>
    <w:rsid w:val="00F53BC0"/>
    <w:rsid w:val="00F54C4B"/>
    <w:rsid w:val="00F558B9"/>
    <w:rsid w:val="00F5606F"/>
    <w:rsid w:val="00F56477"/>
    <w:rsid w:val="00F56E8B"/>
    <w:rsid w:val="00F57E2A"/>
    <w:rsid w:val="00F600D0"/>
    <w:rsid w:val="00F602ED"/>
    <w:rsid w:val="00F6101D"/>
    <w:rsid w:val="00F61171"/>
    <w:rsid w:val="00F61EC6"/>
    <w:rsid w:val="00F62110"/>
    <w:rsid w:val="00F62579"/>
    <w:rsid w:val="00F62B59"/>
    <w:rsid w:val="00F63387"/>
    <w:rsid w:val="00F63C9C"/>
    <w:rsid w:val="00F642A2"/>
    <w:rsid w:val="00F65540"/>
    <w:rsid w:val="00F65821"/>
    <w:rsid w:val="00F65B92"/>
    <w:rsid w:val="00F65C4A"/>
    <w:rsid w:val="00F66434"/>
    <w:rsid w:val="00F66992"/>
    <w:rsid w:val="00F672BB"/>
    <w:rsid w:val="00F672D6"/>
    <w:rsid w:val="00F67472"/>
    <w:rsid w:val="00F67AC3"/>
    <w:rsid w:val="00F7027D"/>
    <w:rsid w:val="00F703A4"/>
    <w:rsid w:val="00F70418"/>
    <w:rsid w:val="00F706FF"/>
    <w:rsid w:val="00F70D1C"/>
    <w:rsid w:val="00F7105C"/>
    <w:rsid w:val="00F7117D"/>
    <w:rsid w:val="00F71DBB"/>
    <w:rsid w:val="00F71FD5"/>
    <w:rsid w:val="00F721E0"/>
    <w:rsid w:val="00F746B2"/>
    <w:rsid w:val="00F74DEF"/>
    <w:rsid w:val="00F75697"/>
    <w:rsid w:val="00F7579F"/>
    <w:rsid w:val="00F761E4"/>
    <w:rsid w:val="00F762EA"/>
    <w:rsid w:val="00F768F2"/>
    <w:rsid w:val="00F76F71"/>
    <w:rsid w:val="00F77234"/>
    <w:rsid w:val="00F7727D"/>
    <w:rsid w:val="00F774C2"/>
    <w:rsid w:val="00F77F7B"/>
    <w:rsid w:val="00F80135"/>
    <w:rsid w:val="00F80190"/>
    <w:rsid w:val="00F8093C"/>
    <w:rsid w:val="00F80CD1"/>
    <w:rsid w:val="00F80D43"/>
    <w:rsid w:val="00F812F4"/>
    <w:rsid w:val="00F81390"/>
    <w:rsid w:val="00F813F9"/>
    <w:rsid w:val="00F81477"/>
    <w:rsid w:val="00F8191B"/>
    <w:rsid w:val="00F81C20"/>
    <w:rsid w:val="00F820A8"/>
    <w:rsid w:val="00F826DE"/>
    <w:rsid w:val="00F8286E"/>
    <w:rsid w:val="00F8292B"/>
    <w:rsid w:val="00F82A05"/>
    <w:rsid w:val="00F83893"/>
    <w:rsid w:val="00F83F65"/>
    <w:rsid w:val="00F8412E"/>
    <w:rsid w:val="00F841B7"/>
    <w:rsid w:val="00F843A4"/>
    <w:rsid w:val="00F844A5"/>
    <w:rsid w:val="00F84BD8"/>
    <w:rsid w:val="00F84C1B"/>
    <w:rsid w:val="00F84E0B"/>
    <w:rsid w:val="00F850A0"/>
    <w:rsid w:val="00F85B19"/>
    <w:rsid w:val="00F8649D"/>
    <w:rsid w:val="00F86516"/>
    <w:rsid w:val="00F86912"/>
    <w:rsid w:val="00F869B4"/>
    <w:rsid w:val="00F87227"/>
    <w:rsid w:val="00F87234"/>
    <w:rsid w:val="00F87874"/>
    <w:rsid w:val="00F87B3E"/>
    <w:rsid w:val="00F87EAB"/>
    <w:rsid w:val="00F9033D"/>
    <w:rsid w:val="00F90DFC"/>
    <w:rsid w:val="00F9168E"/>
    <w:rsid w:val="00F9179E"/>
    <w:rsid w:val="00F9194E"/>
    <w:rsid w:val="00F9208A"/>
    <w:rsid w:val="00F92A1D"/>
    <w:rsid w:val="00F931FC"/>
    <w:rsid w:val="00F932B8"/>
    <w:rsid w:val="00F937F3"/>
    <w:rsid w:val="00F94662"/>
    <w:rsid w:val="00F94FE1"/>
    <w:rsid w:val="00F95001"/>
    <w:rsid w:val="00F95271"/>
    <w:rsid w:val="00F95382"/>
    <w:rsid w:val="00F9558A"/>
    <w:rsid w:val="00F95CA4"/>
    <w:rsid w:val="00F961AE"/>
    <w:rsid w:val="00F963C9"/>
    <w:rsid w:val="00F963FC"/>
    <w:rsid w:val="00F9653D"/>
    <w:rsid w:val="00F96C6E"/>
    <w:rsid w:val="00F96C8B"/>
    <w:rsid w:val="00F96D42"/>
    <w:rsid w:val="00F970BF"/>
    <w:rsid w:val="00F974FB"/>
    <w:rsid w:val="00F9752B"/>
    <w:rsid w:val="00F97837"/>
    <w:rsid w:val="00F97D87"/>
    <w:rsid w:val="00F97FB9"/>
    <w:rsid w:val="00FA0706"/>
    <w:rsid w:val="00FA099C"/>
    <w:rsid w:val="00FA109D"/>
    <w:rsid w:val="00FA17E9"/>
    <w:rsid w:val="00FA1BAC"/>
    <w:rsid w:val="00FA230B"/>
    <w:rsid w:val="00FA26E9"/>
    <w:rsid w:val="00FA2C6A"/>
    <w:rsid w:val="00FA366A"/>
    <w:rsid w:val="00FA3801"/>
    <w:rsid w:val="00FA3BAD"/>
    <w:rsid w:val="00FA47C8"/>
    <w:rsid w:val="00FA4E49"/>
    <w:rsid w:val="00FA4EBF"/>
    <w:rsid w:val="00FA4ED5"/>
    <w:rsid w:val="00FA4FCA"/>
    <w:rsid w:val="00FA50BB"/>
    <w:rsid w:val="00FA537E"/>
    <w:rsid w:val="00FA5653"/>
    <w:rsid w:val="00FA588B"/>
    <w:rsid w:val="00FA6110"/>
    <w:rsid w:val="00FA61F4"/>
    <w:rsid w:val="00FA632A"/>
    <w:rsid w:val="00FA69A4"/>
    <w:rsid w:val="00FA6F8E"/>
    <w:rsid w:val="00FA734F"/>
    <w:rsid w:val="00FA7B20"/>
    <w:rsid w:val="00FA7E4E"/>
    <w:rsid w:val="00FB02BC"/>
    <w:rsid w:val="00FB0338"/>
    <w:rsid w:val="00FB05A4"/>
    <w:rsid w:val="00FB066E"/>
    <w:rsid w:val="00FB0C19"/>
    <w:rsid w:val="00FB0E0B"/>
    <w:rsid w:val="00FB163C"/>
    <w:rsid w:val="00FB2358"/>
    <w:rsid w:val="00FB2EC7"/>
    <w:rsid w:val="00FB2FFC"/>
    <w:rsid w:val="00FB336E"/>
    <w:rsid w:val="00FB3859"/>
    <w:rsid w:val="00FB3890"/>
    <w:rsid w:val="00FB3A2B"/>
    <w:rsid w:val="00FB3BA0"/>
    <w:rsid w:val="00FB3F04"/>
    <w:rsid w:val="00FB53D2"/>
    <w:rsid w:val="00FB5B03"/>
    <w:rsid w:val="00FB5B07"/>
    <w:rsid w:val="00FB5BD9"/>
    <w:rsid w:val="00FB6088"/>
    <w:rsid w:val="00FB60CA"/>
    <w:rsid w:val="00FB6185"/>
    <w:rsid w:val="00FB66DC"/>
    <w:rsid w:val="00FB6A47"/>
    <w:rsid w:val="00FB6BA9"/>
    <w:rsid w:val="00FB6C66"/>
    <w:rsid w:val="00FB6DF5"/>
    <w:rsid w:val="00FB6F1F"/>
    <w:rsid w:val="00FB7C28"/>
    <w:rsid w:val="00FB7C7A"/>
    <w:rsid w:val="00FB7F95"/>
    <w:rsid w:val="00FC0076"/>
    <w:rsid w:val="00FC04B0"/>
    <w:rsid w:val="00FC0633"/>
    <w:rsid w:val="00FC165E"/>
    <w:rsid w:val="00FC16E2"/>
    <w:rsid w:val="00FC174F"/>
    <w:rsid w:val="00FC17CE"/>
    <w:rsid w:val="00FC21AF"/>
    <w:rsid w:val="00FC36E4"/>
    <w:rsid w:val="00FC3C34"/>
    <w:rsid w:val="00FC4A63"/>
    <w:rsid w:val="00FC5501"/>
    <w:rsid w:val="00FC5F8C"/>
    <w:rsid w:val="00FC6068"/>
    <w:rsid w:val="00FC63D9"/>
    <w:rsid w:val="00FC64C9"/>
    <w:rsid w:val="00FC6548"/>
    <w:rsid w:val="00FC69DA"/>
    <w:rsid w:val="00FC7009"/>
    <w:rsid w:val="00FC731C"/>
    <w:rsid w:val="00FC7650"/>
    <w:rsid w:val="00FC77E0"/>
    <w:rsid w:val="00FC7B50"/>
    <w:rsid w:val="00FC7B87"/>
    <w:rsid w:val="00FD0B64"/>
    <w:rsid w:val="00FD19A5"/>
    <w:rsid w:val="00FD1F88"/>
    <w:rsid w:val="00FD2727"/>
    <w:rsid w:val="00FD37F7"/>
    <w:rsid w:val="00FD3882"/>
    <w:rsid w:val="00FD418C"/>
    <w:rsid w:val="00FD52D2"/>
    <w:rsid w:val="00FD56EF"/>
    <w:rsid w:val="00FD5731"/>
    <w:rsid w:val="00FD5853"/>
    <w:rsid w:val="00FD5C80"/>
    <w:rsid w:val="00FD5E51"/>
    <w:rsid w:val="00FD5EB6"/>
    <w:rsid w:val="00FD60D7"/>
    <w:rsid w:val="00FD6363"/>
    <w:rsid w:val="00FD63F9"/>
    <w:rsid w:val="00FD65C6"/>
    <w:rsid w:val="00FD69E7"/>
    <w:rsid w:val="00FD760B"/>
    <w:rsid w:val="00FD7B94"/>
    <w:rsid w:val="00FD7F44"/>
    <w:rsid w:val="00FE019E"/>
    <w:rsid w:val="00FE1567"/>
    <w:rsid w:val="00FE1585"/>
    <w:rsid w:val="00FE1F4D"/>
    <w:rsid w:val="00FE1F59"/>
    <w:rsid w:val="00FE22EE"/>
    <w:rsid w:val="00FE24CB"/>
    <w:rsid w:val="00FE25A2"/>
    <w:rsid w:val="00FE2ADC"/>
    <w:rsid w:val="00FE39E9"/>
    <w:rsid w:val="00FE3F17"/>
    <w:rsid w:val="00FE4A44"/>
    <w:rsid w:val="00FE4A80"/>
    <w:rsid w:val="00FE4DDD"/>
    <w:rsid w:val="00FE543E"/>
    <w:rsid w:val="00FE5B24"/>
    <w:rsid w:val="00FE5B3B"/>
    <w:rsid w:val="00FE627D"/>
    <w:rsid w:val="00FE6C70"/>
    <w:rsid w:val="00FE6F47"/>
    <w:rsid w:val="00FE7271"/>
    <w:rsid w:val="00FE7298"/>
    <w:rsid w:val="00FE72B2"/>
    <w:rsid w:val="00FE76B0"/>
    <w:rsid w:val="00FE7BA4"/>
    <w:rsid w:val="00FF023D"/>
    <w:rsid w:val="00FF041F"/>
    <w:rsid w:val="00FF0BCD"/>
    <w:rsid w:val="00FF0C84"/>
    <w:rsid w:val="00FF12D7"/>
    <w:rsid w:val="00FF134E"/>
    <w:rsid w:val="00FF1884"/>
    <w:rsid w:val="00FF226E"/>
    <w:rsid w:val="00FF2B33"/>
    <w:rsid w:val="00FF3329"/>
    <w:rsid w:val="00FF3430"/>
    <w:rsid w:val="00FF35B0"/>
    <w:rsid w:val="00FF3B3F"/>
    <w:rsid w:val="00FF3C5F"/>
    <w:rsid w:val="00FF3D19"/>
    <w:rsid w:val="00FF50DD"/>
    <w:rsid w:val="00FF59DB"/>
    <w:rsid w:val="00FF5B4A"/>
    <w:rsid w:val="00FF5FAE"/>
    <w:rsid w:val="00FF6D3D"/>
    <w:rsid w:val="00FF767B"/>
    <w:rsid w:val="00FF7894"/>
    <w:rsid w:val="00FF7A17"/>
    <w:rsid w:val="00FF7C21"/>
    <w:rsid w:val="00FF7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 strokecolor="#92d050">
      <v:fill color="white"/>
      <v:stroke color="#92d050"/>
    </o:shapedefaults>
    <o:shapelayout v:ext="edit">
      <o:idmap v:ext="edit" data="1"/>
    </o:shapelayout>
  </w:shapeDefaults>
  <w:decimalSymbol w:val=","/>
  <w:listSeparator w:val=";"/>
  <w14:docId w14:val="36E01028"/>
  <w15:chartTrackingRefBased/>
  <w15:docId w15:val="{9A381915-1536-4F3E-9A5E-708A5B96F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uiPriority="99" w:qFormat="1"/>
    <w:lsdException w:name="heading 4" w:qFormat="1"/>
    <w:lsdException w:name="heading 5" w:uiPriority="99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header" w:qFormat="1"/>
    <w:lsdException w:name="caption" w:qFormat="1"/>
    <w:lsdException w:name="footnote reference" w:qFormat="1"/>
    <w:lsdException w:name="List 2" w:uiPriority="99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20A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Heading2"/>
    <w:link w:val="Heading1Char"/>
    <w:uiPriority w:val="99"/>
    <w:qFormat/>
    <w:rsid w:val="00876A0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Normal"/>
    <w:link w:val="Heading2Char"/>
    <w:qFormat/>
    <w:rsid w:val="007A22CE"/>
    <w:pPr>
      <w:numPr>
        <w:ilvl w:val="1"/>
        <w:numId w:val="1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uiPriority w:val="99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76A06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uiPriority w:val="99"/>
    <w:qFormat/>
    <w:rsid w:val="00876A06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qFormat/>
    <w:rsid w:val="009B4262"/>
    <w:pPr>
      <w:outlineLvl w:val="5"/>
    </w:pPr>
  </w:style>
  <w:style w:type="paragraph" w:styleId="Heading7">
    <w:name w:val="heading 7"/>
    <w:basedOn w:val="H6"/>
    <w:next w:val="Normal"/>
    <w:uiPriority w:val="99"/>
    <w:qFormat/>
    <w:rsid w:val="009B4262"/>
    <w:pPr>
      <w:outlineLvl w:val="6"/>
    </w:pPr>
  </w:style>
  <w:style w:type="paragraph" w:styleId="Heading8">
    <w:name w:val="heading 8"/>
    <w:basedOn w:val="Heading1"/>
    <w:next w:val="Normal"/>
    <w:uiPriority w:val="99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uiPriority w:val="99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7A22CE"/>
    <w:rPr>
      <w:rFonts w:ascii="Arial" w:eastAsia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876A06"/>
    <w:rPr>
      <w:rFonts w:ascii="Arial" w:eastAsia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semiHidden/>
    <w:rsid w:val="009B4262"/>
    <w:pPr>
      <w:jc w:val="center"/>
    </w:pPr>
    <w:rPr>
      <w:i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qFormat/>
    <w:rsid w:val="009B4262"/>
    <w:rPr>
      <w:b/>
      <w:position w:val="6"/>
      <w:sz w:val="16"/>
    </w:rPr>
  </w:style>
  <w:style w:type="paragraph" w:styleId="FootnoteText">
    <w:name w:val="footnote text"/>
    <w:basedOn w:val="Normal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semiHidden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link w:val="PLChar"/>
    <w:qFormat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Normal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qFormat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rFonts w:eastAsia="Times New Roman"/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Normal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semiHidden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semiHidden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  <w:rPr>
      <w:rFonts w:eastAsia="Times New Roman"/>
      <w:szCs w:val="18"/>
    </w:r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uiPriority w:val="99"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semiHidden/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Pr>
      <w:i/>
    </w:rPr>
  </w:style>
  <w:style w:type="paragraph" w:styleId="BodyTextIndent3">
    <w:name w:val="Body Text Indent 3"/>
    <w:basedOn w:val="Normal"/>
    <w:semiHidden/>
    <w:pPr>
      <w:ind w:left="1080"/>
    </w:pPr>
  </w:style>
  <w:style w:type="paragraph" w:styleId="CommentText">
    <w:name w:val="annotation text"/>
    <w:basedOn w:val="Normal"/>
    <w:link w:val="CommentTextChar"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PageNumber">
    <w:name w:val="page number"/>
    <w:basedOn w:val="DefaultParagraphFont"/>
    <w:semiHidden/>
  </w:style>
  <w:style w:type="paragraph" w:styleId="BodyText3">
    <w:name w:val="Body Text 3"/>
    <w:basedOn w:val="Normal"/>
    <w:semiHidden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Guidance">
    <w:name w:val="Guidance"/>
    <w:basedOn w:val="Normal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enumlev1">
    <w:name w:val="enumlev1"/>
    <w:basedOn w:val="Normal"/>
    <w:link w:val="enumlev1Char"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link w:val="Heading40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1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2"/>
      </w:numPr>
      <w:spacing w:beforeLines="50" w:before="50" w:afterLines="50" w:after="50"/>
      <w:jc w:val="center"/>
    </w:pPr>
    <w:rPr>
      <w:rFonts w:eastAsia="Times New Roman"/>
      <w:b/>
      <w:lang w:val="en-GB" w:eastAsia="zh-CN"/>
    </w:rPr>
  </w:style>
  <w:style w:type="paragraph" w:customStyle="1" w:styleId="a0">
    <w:name w:val="插图题注"/>
    <w:next w:val="Normal"/>
    <w:rsid w:val="00627325"/>
    <w:pPr>
      <w:numPr>
        <w:numId w:val="3"/>
      </w:numPr>
      <w:jc w:val="center"/>
    </w:pPr>
    <w:rPr>
      <w:rFonts w:eastAsia="Times New Roman"/>
      <w:b/>
      <w:lang w:val="en-GB" w:eastAsia="zh-CN"/>
    </w:rPr>
  </w:style>
  <w:style w:type="paragraph" w:customStyle="1" w:styleId="Default">
    <w:name w:val="Default"/>
    <w:rsid w:val="00A921A7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eastAsia="zh-CN"/>
    </w:rPr>
  </w:style>
  <w:style w:type="character" w:customStyle="1" w:styleId="ptext-14">
    <w:name w:val="ptext-14"/>
    <w:basedOn w:val="DefaultParagraphFont"/>
    <w:rsid w:val="00C90EDB"/>
  </w:style>
  <w:style w:type="character" w:customStyle="1" w:styleId="enumxml1">
    <w:name w:val="enumxml1"/>
    <w:rsid w:val="00C90EDB"/>
    <w:rPr>
      <w:b/>
      <w:bCs/>
    </w:rPr>
  </w:style>
  <w:style w:type="character" w:customStyle="1" w:styleId="ptext-25">
    <w:name w:val="ptext-25"/>
    <w:basedOn w:val="DefaultParagraphFont"/>
    <w:rsid w:val="00C90EDB"/>
  </w:style>
  <w:style w:type="paragraph" w:customStyle="1" w:styleId="EX">
    <w:name w:val="EX"/>
    <w:basedOn w:val="Normal"/>
    <w:link w:val="EXChar"/>
    <w:rsid w:val="00257A86"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</w:rPr>
  </w:style>
  <w:style w:type="paragraph" w:customStyle="1" w:styleId="B10">
    <w:name w:val="B1"/>
    <w:basedOn w:val="List"/>
    <w:link w:val="B1Char"/>
    <w:rsid w:val="00257A86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ListParagraph">
    <w:name w:val="List Paragraph"/>
    <w:aliases w:val="- Bullets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リスト段落,목록 단락,목록 단"/>
    <w:basedOn w:val="Normal"/>
    <w:link w:val="ListParagraphChar"/>
    <w:uiPriority w:val="34"/>
    <w:qFormat/>
    <w:rsid w:val="0047709C"/>
    <w:pPr>
      <w:ind w:left="720"/>
      <w:contextualSpacing/>
    </w:pPr>
    <w:rPr>
      <w:rFonts w:eastAsia="MS Mincho"/>
      <w:lang w:val="x-none"/>
    </w:rPr>
  </w:style>
  <w:style w:type="character" w:customStyle="1" w:styleId="TALCar">
    <w:name w:val="TAL Car"/>
    <w:qFormat/>
    <w:rsid w:val="00DD393C"/>
    <w:rPr>
      <w:rFonts w:ascii="Arial" w:hAnsi="Arial" w:cs="Arial"/>
      <w:sz w:val="18"/>
      <w:szCs w:val="18"/>
      <w:lang w:val="en-GB"/>
    </w:rPr>
  </w:style>
  <w:style w:type="character" w:customStyle="1" w:styleId="TAHCar">
    <w:name w:val="TAH Car"/>
    <w:link w:val="TAH"/>
    <w:qFormat/>
    <w:rsid w:val="00DD393C"/>
    <w:rPr>
      <w:rFonts w:ascii="Arial" w:eastAsia="Times New Roman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D393C"/>
    <w:rPr>
      <w:rFonts w:ascii="Arial" w:eastAsia="Times New Roman" w:hAnsi="Arial" w:cs="Arial"/>
      <w:sz w:val="18"/>
      <w:szCs w:val="18"/>
      <w:lang w:val="en-GB" w:eastAsia="en-US"/>
    </w:rPr>
  </w:style>
  <w:style w:type="paragraph" w:customStyle="1" w:styleId="B2">
    <w:name w:val="B2"/>
    <w:basedOn w:val="List2"/>
    <w:link w:val="B2Char"/>
    <w:rsid w:val="00B610BC"/>
    <w:rPr>
      <w:rFonts w:eastAsia="SimSun"/>
    </w:rPr>
  </w:style>
  <w:style w:type="paragraph" w:customStyle="1" w:styleId="Tabletext">
    <w:name w:val="Table_text"/>
    <w:basedOn w:val="Normal"/>
    <w:rsid w:val="00295D0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</w:pPr>
    <w:rPr>
      <w:rFonts w:eastAsia="SimSun"/>
      <w:sz w:val="22"/>
      <w:lang w:val="fr-FR"/>
    </w:rPr>
  </w:style>
  <w:style w:type="paragraph" w:customStyle="1" w:styleId="Tablehead">
    <w:name w:val="Table_head"/>
    <w:basedOn w:val="Tabletext"/>
    <w:next w:val="Tabletext"/>
    <w:rsid w:val="00295D02"/>
    <w:pPr>
      <w:keepNext/>
      <w:spacing w:before="80" w:after="80"/>
      <w:jc w:val="center"/>
    </w:pPr>
    <w:rPr>
      <w:b/>
    </w:rPr>
  </w:style>
  <w:style w:type="paragraph" w:customStyle="1" w:styleId="Blanc">
    <w:name w:val="Blanc"/>
    <w:basedOn w:val="Normal"/>
    <w:next w:val="Tabletext"/>
    <w:rsid w:val="00F80135"/>
    <w:pPr>
      <w:keepNext/>
      <w:keepLines/>
      <w:spacing w:after="0"/>
      <w:jc w:val="both"/>
    </w:pPr>
    <w:rPr>
      <w:rFonts w:eastAsia="SimSun"/>
      <w:sz w:val="16"/>
    </w:rPr>
  </w:style>
  <w:style w:type="paragraph" w:customStyle="1" w:styleId="Tabletitle">
    <w:name w:val="Table_title"/>
    <w:basedOn w:val="Normal"/>
    <w:next w:val="Tablehead"/>
    <w:rsid w:val="00F80135"/>
    <w:pPr>
      <w:keepNext/>
      <w:tabs>
        <w:tab w:val="left" w:pos="794"/>
        <w:tab w:val="left" w:pos="1191"/>
        <w:tab w:val="left" w:pos="1588"/>
        <w:tab w:val="left" w:pos="1985"/>
      </w:tabs>
      <w:spacing w:after="120"/>
      <w:jc w:val="center"/>
    </w:pPr>
    <w:rPr>
      <w:rFonts w:eastAsia="SimSun"/>
      <w:b/>
      <w:sz w:val="24"/>
      <w:lang w:val="fr-FR"/>
    </w:rPr>
  </w:style>
  <w:style w:type="character" w:customStyle="1" w:styleId="CommentTextChar">
    <w:name w:val="Comment Text Char"/>
    <w:link w:val="CommentText"/>
    <w:rsid w:val="00D1029E"/>
    <w:rPr>
      <w:rFonts w:ascii="–¾’©" w:eastAsia="–¾’©"/>
      <w:sz w:val="24"/>
      <w:lang w:val="en-GB" w:eastAsia="en-US"/>
    </w:rPr>
  </w:style>
  <w:style w:type="paragraph" w:customStyle="1" w:styleId="References">
    <w:name w:val="References"/>
    <w:basedOn w:val="Normal"/>
    <w:rsid w:val="00E05CDE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rFonts w:eastAsia="SimSun"/>
      <w:szCs w:val="16"/>
      <w:lang w:val="en-US"/>
    </w:rPr>
  </w:style>
  <w:style w:type="character" w:customStyle="1" w:styleId="CaptionChar">
    <w:name w:val="Caption Char"/>
    <w:aliases w:val="cap Char"/>
    <w:link w:val="Caption"/>
    <w:rsid w:val="006F600E"/>
    <w:rPr>
      <w:rFonts w:eastAsia="Times New Roman"/>
      <w:b/>
      <w:lang w:val="en-GB" w:eastAsia="en-US"/>
    </w:rPr>
  </w:style>
  <w:style w:type="paragraph" w:customStyle="1" w:styleId="TF">
    <w:name w:val="TF"/>
    <w:basedOn w:val="TH"/>
    <w:rsid w:val="003A4EF0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SimSun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R4_bullets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sid w:val="00831B97"/>
    <w:rPr>
      <w:lang w:eastAsia="en-US"/>
    </w:rPr>
  </w:style>
  <w:style w:type="paragraph" w:styleId="NormalWeb">
    <w:name w:val="Normal (Web)"/>
    <w:basedOn w:val="Normal"/>
    <w:uiPriority w:val="99"/>
    <w:unhideWhenUsed/>
    <w:rsid w:val="00FD63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CharCharCharCharChar">
    <w:name w:val="Char Char Char Char Char"/>
    <w:semiHidden/>
    <w:rsid w:val="007F7177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EXChar">
    <w:name w:val="EX Char"/>
    <w:link w:val="EX"/>
    <w:rsid w:val="00554C66"/>
    <w:rPr>
      <w:lang w:val="en-GB" w:eastAsia="en-US"/>
    </w:rPr>
  </w:style>
  <w:style w:type="character" w:customStyle="1" w:styleId="B1Char">
    <w:name w:val="B1 Char"/>
    <w:link w:val="B10"/>
    <w:rsid w:val="00331AB3"/>
    <w:rPr>
      <w:lang w:val="en-GB" w:eastAsia="en-US"/>
    </w:rPr>
  </w:style>
  <w:style w:type="character" w:customStyle="1" w:styleId="B2Char">
    <w:name w:val="B2 Char"/>
    <w:link w:val="B2"/>
    <w:rsid w:val="004C2219"/>
    <w:rPr>
      <w:rFonts w:eastAsia="SimSun"/>
      <w:lang w:val="en-GB" w:eastAsia="en-US"/>
    </w:rPr>
  </w:style>
  <w:style w:type="paragraph" w:customStyle="1" w:styleId="FP">
    <w:name w:val="FP"/>
    <w:basedOn w:val="Normal"/>
    <w:rsid w:val="0018319C"/>
    <w:pPr>
      <w:spacing w:after="0"/>
    </w:pPr>
    <w:rPr>
      <w:rFonts w:eastAsia="SimSun"/>
    </w:rPr>
  </w:style>
  <w:style w:type="paragraph" w:customStyle="1" w:styleId="CRCoverPage">
    <w:name w:val="CR Cover Page"/>
    <w:link w:val="CRCoverPageChar"/>
    <w:rsid w:val="009B6401"/>
    <w:pPr>
      <w:spacing w:after="120"/>
    </w:pPr>
    <w:rPr>
      <w:rFonts w:ascii="Arial" w:eastAsia="SimSun" w:hAnsi="Arial"/>
      <w:lang w:val="en-GB" w:eastAsia="en-US"/>
    </w:rPr>
  </w:style>
  <w:style w:type="character" w:customStyle="1" w:styleId="src">
    <w:name w:val="src"/>
    <w:rsid w:val="008F54BD"/>
  </w:style>
  <w:style w:type="character" w:customStyle="1" w:styleId="apple-converted-space">
    <w:name w:val="apple-converted-space"/>
    <w:rsid w:val="008F54BD"/>
  </w:style>
  <w:style w:type="table" w:styleId="TableGrid3">
    <w:name w:val="Table Grid 3"/>
    <w:basedOn w:val="TableNormal"/>
    <w:rsid w:val="002F2B5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customStyle="1" w:styleId="CRCoverPageChar">
    <w:name w:val="CR Cover Page Char"/>
    <w:link w:val="CRCoverPage"/>
    <w:rsid w:val="0004726A"/>
    <w:rPr>
      <w:rFonts w:ascii="Arial" w:eastAsia="SimSun" w:hAnsi="Arial"/>
      <w:lang w:val="en-GB" w:eastAsia="en-US"/>
    </w:rPr>
  </w:style>
  <w:style w:type="character" w:customStyle="1" w:styleId="PLChar">
    <w:name w:val="PL Char"/>
    <w:link w:val="PL"/>
    <w:qFormat/>
    <w:locked/>
    <w:rsid w:val="00A64DD4"/>
    <w:rPr>
      <w:rFonts w:ascii="Courier New" w:eastAsia="Times New Roman" w:hAnsi="Courier New"/>
      <w:noProof/>
      <w:sz w:val="16"/>
      <w:lang w:val="en-GB" w:eastAsia="en-US"/>
    </w:rPr>
  </w:style>
  <w:style w:type="character" w:customStyle="1" w:styleId="EQChar">
    <w:name w:val="EQ Char"/>
    <w:link w:val="EQ"/>
    <w:locked/>
    <w:rsid w:val="0039688D"/>
    <w:rPr>
      <w:rFonts w:eastAsia="Times New Roman"/>
      <w:noProof/>
      <w:lang w:val="en-GB" w:eastAsia="en-US"/>
    </w:rPr>
  </w:style>
  <w:style w:type="table" w:styleId="TableGrid8">
    <w:name w:val="Table Grid 8"/>
    <w:basedOn w:val="TableNormal"/>
    <w:rsid w:val="00732059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5Dark-Accent5">
    <w:name w:val="Grid Table 5 Dark Accent 5"/>
    <w:basedOn w:val="TableNormal"/>
    <w:uiPriority w:val="50"/>
    <w:rsid w:val="0073205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MediumGrid3-Accent5">
    <w:name w:val="Medium Grid 3 Accent 5"/>
    <w:basedOn w:val="TableNormal"/>
    <w:uiPriority w:val="69"/>
    <w:rsid w:val="0073205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paragraph" w:customStyle="1" w:styleId="B1">
    <w:name w:val="B1+"/>
    <w:basedOn w:val="B10"/>
    <w:qFormat/>
    <w:rsid w:val="00A52B8A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styleId="Emphasis">
    <w:name w:val="Emphasis"/>
    <w:uiPriority w:val="20"/>
    <w:qFormat/>
    <w:rsid w:val="003A0AA5"/>
    <w:rPr>
      <w:i/>
      <w:iCs/>
    </w:rPr>
  </w:style>
  <w:style w:type="paragraph" w:styleId="NoSpacing">
    <w:name w:val="No Spacing"/>
    <w:uiPriority w:val="1"/>
    <w:qFormat/>
    <w:rsid w:val="000E3C9C"/>
    <w:rPr>
      <w:rFonts w:ascii="Calibri" w:eastAsia="SimSun" w:hAnsi="Calibri"/>
      <w:sz w:val="22"/>
      <w:szCs w:val="22"/>
      <w:lang w:eastAsia="en-US"/>
    </w:rPr>
  </w:style>
  <w:style w:type="table" w:customStyle="1" w:styleId="TableGrid25">
    <w:name w:val="Table Grid25"/>
    <w:basedOn w:val="TableNormal"/>
    <w:next w:val="TableGrid"/>
    <w:qFormat/>
    <w:rsid w:val="005E0FE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7F3133"/>
    <w:pPr>
      <w:overflowPunct/>
      <w:autoSpaceDE/>
      <w:autoSpaceDN/>
      <w:adjustRightInd/>
      <w:spacing w:after="0"/>
      <w:textAlignment w:val="auto"/>
    </w:pPr>
    <w:rPr>
      <w:rFonts w:ascii="SimSun" w:eastAsia="SimSun" w:hAnsi="SimSun" w:cs="PMingLiU"/>
      <w:sz w:val="24"/>
      <w:szCs w:val="24"/>
      <w:lang w:val="en-US" w:eastAsia="zh-TW"/>
    </w:rPr>
  </w:style>
  <w:style w:type="paragraph" w:customStyle="1" w:styleId="Style0">
    <w:name w:val="_Style 0"/>
    <w:uiPriority w:val="1"/>
    <w:qFormat/>
    <w:rsid w:val="00074096"/>
    <w:pPr>
      <w:widowControl w:val="0"/>
      <w:jc w:val="both"/>
    </w:pPr>
    <w:rPr>
      <w:rFonts w:eastAsia="SimSun"/>
      <w:kern w:val="2"/>
      <w:sz w:val="21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0787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896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96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013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8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2625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788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8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879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9473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7381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3017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9510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2958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269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00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893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91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938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173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02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3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2524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089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490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60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76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3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33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417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065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0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43449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40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72673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8099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8325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088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78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3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2093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10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403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991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71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19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093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4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16115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9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65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14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414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606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2747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0766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7396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09195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49087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1186041">
                                              <w:marLeft w:val="0"/>
                                              <w:marRight w:val="0"/>
                                              <w:marTop w:val="12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328320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08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0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9619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2752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962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39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652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5029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1566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87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9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9301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0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197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207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9993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65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940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52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131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49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88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0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4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7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7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692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2977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6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5576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8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6953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3638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58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3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3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82042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4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3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0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1202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7217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6350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2668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403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85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929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83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05881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29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4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0288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1414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509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2095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2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6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13034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695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69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23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866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6388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866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645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196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34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93716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5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3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615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19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36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17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5546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08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557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586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049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69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259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4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1672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760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3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40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2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4809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2039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9660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89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08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93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6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7356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3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471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604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0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27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77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527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2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367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54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956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0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888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76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5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1688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1652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8360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76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59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2428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8241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5014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221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7604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858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244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0549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64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719B46-120D-477A-8B9F-2C36CF98FF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5</TotalTime>
  <Pages>2</Pages>
  <Words>252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China Telecom</Company>
  <LinksUpToDate>false</LinksUpToDate>
  <CharactersWithSpaces>1587</CharactersWithSpaces>
  <SharedDoc>false</SharedDoc>
  <HyperlinkBase/>
  <HLinks>
    <vt:vector size="18" baseType="variant">
      <vt:variant>
        <vt:i4>6881294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https://www.3gpp.org/ftp/Specs/archive/38_series/38.521-1/38521-1-h00.zip</vt:lpwstr>
      </vt:variant>
      <vt:variant>
        <vt:lpwstr/>
      </vt:variant>
      <vt:variant>
        <vt:i4>6881294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https://www.3gpp.org/ftp/Specs/archive/38_series/38.521-1/38521-1-h00.zip</vt:lpwstr>
      </vt:variant>
      <vt:variant>
        <vt:lpwstr/>
      </vt:variant>
      <vt:variant>
        <vt:i4>6881294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https://www.3gpp.org/ftp/Specs/archive/38_series/38.521-1/38521-1-h00.zip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Bo Liu</dc:creator>
  <cp:keywords/>
  <dc:description/>
  <cp:lastModifiedBy>Aijun Cao</cp:lastModifiedBy>
  <cp:revision>9</cp:revision>
  <cp:lastPrinted>2010-01-07T02:23:00Z</cp:lastPrinted>
  <dcterms:created xsi:type="dcterms:W3CDTF">2023-05-24T23:46:00Z</dcterms:created>
  <dcterms:modified xsi:type="dcterms:W3CDTF">2023-05-24T23:52:00Z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(3)bRwKADS6xeGIWwy2+iW12km4l5c3StsE3D/J0CJmhEFqlIl6KfQDDwPrsagqNvNKz3Wv3Uos_x000d_
7CGIkOfm0V0CzQP0vu8sQQHonnA27j7gr2HBZjyG534/MEZKjTLa0Y9fd5CmafdylkG1K3jc_x000d_
NXiWUj55b+9Ygq0GWsa+Ua+QkhCaFWqLwJOUOCwjN01oQ4Uu9G4POLy+/zvEoHWKnBHwa9B1_x000d_
M57YWYnxwdJU8+KwD5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Ze8Sds4sNpgwqxs/pDHjgY7XmW/NCS17W/ygABs+nFVP0eurIj1gGM_x000d_
Ad5nYHKJCYWHEMtcrUWnvTaoTtlHylvpmUkG43YJPJz9NNEJ1bR1L41c3V8nyr1RMBDGrlMR_x000d_
R8+w4JTPpeSWEwTK6iy7P4JrRFfQT3MndKbwoah7s9WM9xteSbVQeSxqotrLvDNUp7x0ncf7_x000d_
AqahJgZPEb/YuZmL05KquGBjZ53UY/Z/BWAH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ibrlyxrv16v25AVB2tHiNcpVR2K9jv6Hd+VO_x000d_
EyzYoCTZ4JMd5D7nKY0ivUAXn/HjO8fyUojBMDaj2juxflPhNfQ=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1497755151</vt:lpwstr>
  </property>
  <property fmtid="{D5CDD505-2E9C-101B-9397-08002B2CF9AE}" pid="12" name="MSIP_Label_83bcef13-7cac-433f-ba1d-47a323951816_Enabled">
    <vt:lpwstr>true</vt:lpwstr>
  </property>
  <property fmtid="{D5CDD505-2E9C-101B-9397-08002B2CF9AE}" pid="13" name="MSIP_Label_83bcef13-7cac-433f-ba1d-47a323951816_SetDate">
    <vt:lpwstr>2022-11-02T09:36:02Z</vt:lpwstr>
  </property>
  <property fmtid="{D5CDD505-2E9C-101B-9397-08002B2CF9AE}" pid="14" name="MSIP_Label_83bcef13-7cac-433f-ba1d-47a323951816_Method">
    <vt:lpwstr>Privileged</vt:lpwstr>
  </property>
  <property fmtid="{D5CDD505-2E9C-101B-9397-08002B2CF9AE}" pid="15" name="MSIP_Label_83bcef13-7cac-433f-ba1d-47a323951816_Name">
    <vt:lpwstr>MTK_Unclassified</vt:lpwstr>
  </property>
  <property fmtid="{D5CDD505-2E9C-101B-9397-08002B2CF9AE}" pid="16" name="MSIP_Label_83bcef13-7cac-433f-ba1d-47a323951816_SiteId">
    <vt:lpwstr>a7687ede-7a6b-4ef6-bace-642f677fbe31</vt:lpwstr>
  </property>
  <property fmtid="{D5CDD505-2E9C-101B-9397-08002B2CF9AE}" pid="17" name="MSIP_Label_83bcef13-7cac-433f-ba1d-47a323951816_ActionId">
    <vt:lpwstr>0d3dd864-867d-4786-adc2-5cea35abe466</vt:lpwstr>
  </property>
  <property fmtid="{D5CDD505-2E9C-101B-9397-08002B2CF9AE}" pid="18" name="MSIP_Label_83bcef13-7cac-433f-ba1d-47a323951816_ContentBits">
    <vt:lpwstr>0</vt:lpwstr>
  </property>
</Properties>
</file>